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3FD34EE5"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B526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AE6A18">
        <w:rPr>
          <w:b/>
          <w:noProof/>
          <w:sz w:val="24"/>
        </w:rPr>
        <w:t>7</w:t>
      </w:r>
      <w:r w:rsidR="005150FA">
        <w:rPr>
          <w:b/>
          <w:noProof/>
          <w:sz w:val="24"/>
        </w:rPr>
        <w:t>-</w:t>
      </w:r>
      <w:r w:rsidR="007936C7">
        <w:rPr>
          <w:b/>
          <w:noProof/>
          <w:sz w:val="24"/>
        </w:rPr>
        <w:t>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D06ABB" w:rsidRPr="00D06ABB">
        <w:rPr>
          <w:b/>
          <w:bCs/>
          <w:noProof/>
          <w:sz w:val="24"/>
        </w:rPr>
        <w:t>R2-2408966</w:t>
      </w:r>
      <w:r w:rsidR="00B26453" w:rsidRPr="00B26453">
        <w:rPr>
          <w:b/>
          <w:noProof/>
          <w:color w:val="FF0000"/>
          <w:sz w:val="24"/>
          <w:lang w:val="en-US"/>
        </w:rPr>
        <w:t xml:space="preserve">                                                              </w:t>
      </w:r>
    </w:p>
    <w:p w14:paraId="351CA33D" w14:textId="65514298" w:rsidR="00347001" w:rsidRPr="002D2634" w:rsidRDefault="00883063" w:rsidP="00D870B2">
      <w:pPr>
        <w:tabs>
          <w:tab w:val="left" w:pos="1985"/>
        </w:tabs>
        <w:rPr>
          <w:bCs/>
          <w:i/>
          <w:iCs/>
          <w:color w:val="2F5496"/>
          <w:sz w:val="24"/>
          <w:lang w:val="pt-PT"/>
        </w:rPr>
      </w:pPr>
      <w:r w:rsidRPr="00E95B31">
        <w:rPr>
          <w:rFonts w:ascii="Arial" w:eastAsia="MS Mincho" w:hAnsi="Arial"/>
          <w:b/>
          <w:noProof/>
          <w:sz w:val="24"/>
        </w:rPr>
        <w:t>Hefei</w:t>
      </w:r>
      <w:r w:rsidRPr="00D529F8">
        <w:rPr>
          <w:rFonts w:ascii="Arial" w:eastAsia="MS Mincho" w:hAnsi="Arial"/>
          <w:b/>
          <w:noProof/>
          <w:sz w:val="24"/>
        </w:rPr>
        <w:t xml:space="preserve">, </w:t>
      </w:r>
      <w:r>
        <w:rPr>
          <w:rFonts w:ascii="Arial" w:eastAsia="MS Mincho" w:hAnsi="Arial"/>
          <w:b/>
          <w:noProof/>
          <w:sz w:val="24"/>
        </w:rPr>
        <w:t>China</w:t>
      </w:r>
      <w:r w:rsidRPr="00D529F8">
        <w:rPr>
          <w:rFonts w:ascii="Arial" w:eastAsia="MS Mincho" w:hAnsi="Arial"/>
          <w:b/>
          <w:noProof/>
          <w:sz w:val="24"/>
        </w:rPr>
        <w:t xml:space="preserve">, </w:t>
      </w:r>
      <w:r>
        <w:rPr>
          <w:rFonts w:ascii="Arial" w:eastAsia="MS Mincho" w:hAnsi="Arial"/>
          <w:b/>
          <w:noProof/>
          <w:sz w:val="24"/>
        </w:rPr>
        <w:t>October</w:t>
      </w:r>
      <w:r w:rsidRPr="00D529F8">
        <w:rPr>
          <w:rFonts w:ascii="Arial" w:eastAsia="MS Mincho" w:hAnsi="Arial"/>
          <w:b/>
          <w:noProof/>
          <w:sz w:val="24"/>
        </w:rPr>
        <w:t xml:space="preserve"> 1</w:t>
      </w:r>
      <w:r>
        <w:rPr>
          <w:rFonts w:ascii="Arial" w:eastAsia="MS Mincho" w:hAnsi="Arial"/>
          <w:b/>
          <w:noProof/>
          <w:sz w:val="24"/>
        </w:rPr>
        <w:t>4</w:t>
      </w:r>
      <w:r w:rsidRPr="00D529F8">
        <w:rPr>
          <w:rFonts w:ascii="Arial" w:eastAsia="MS Mincho" w:hAnsi="Arial"/>
          <w:b/>
          <w:noProof/>
          <w:sz w:val="24"/>
          <w:vertAlign w:val="superscript"/>
        </w:rPr>
        <w:t>th</w:t>
      </w:r>
      <w:r w:rsidRPr="00D529F8">
        <w:rPr>
          <w:rFonts w:ascii="Arial" w:eastAsia="MS Mincho" w:hAnsi="Arial"/>
          <w:b/>
          <w:noProof/>
          <w:sz w:val="24"/>
        </w:rPr>
        <w:t xml:space="preserve"> –</w:t>
      </w:r>
      <w:r>
        <w:rPr>
          <w:rFonts w:ascii="Arial" w:eastAsia="MS Mincho" w:hAnsi="Arial"/>
          <w:b/>
          <w:noProof/>
          <w:sz w:val="24"/>
        </w:rPr>
        <w:t>18</w:t>
      </w:r>
      <w:r w:rsidRPr="00D529F8">
        <w:rPr>
          <w:rFonts w:ascii="Arial" w:eastAsia="MS Mincho" w:hAnsi="Arial"/>
          <w:b/>
          <w:noProof/>
          <w:sz w:val="24"/>
          <w:vertAlign w:val="superscript"/>
        </w:rPr>
        <w:t>th</w:t>
      </w:r>
      <w:r w:rsidRPr="00D529F8">
        <w:rPr>
          <w:rFonts w:ascii="Arial" w:eastAsia="MS Mincho" w:hAnsi="Arial"/>
          <w:b/>
          <w:noProof/>
          <w:sz w:val="24"/>
        </w:rPr>
        <w:t>, 2024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E7580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656E2"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3629C0">
        <w:rPr>
          <w:sz w:val="24"/>
          <w:lang w:val="pt-PT"/>
        </w:rPr>
        <w:t>2</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A6F26D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629C0">
        <w:rPr>
          <w:rFonts w:ascii="Arial" w:hAnsi="Arial"/>
          <w:sz w:val="24"/>
        </w:rPr>
        <w:t>Inter-</w:t>
      </w:r>
      <w:r w:rsidR="008E6D7D" w:rsidRPr="008E6D7D">
        <w:rPr>
          <w:rFonts w:ascii="Arial" w:hAnsi="Arial"/>
          <w:sz w:val="24"/>
        </w:rPr>
        <w:t>gNB LTM</w:t>
      </w:r>
    </w:p>
    <w:p w14:paraId="1592542F" w14:textId="39062ADF"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D06ABB" w:rsidRPr="008E4BE2">
        <w:rPr>
          <w:rFonts w:ascii="Arial" w:hAnsi="Arial"/>
          <w:sz w:val="24"/>
          <w:highlight w:val="yellow"/>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7F810706" w14:textId="3935F9C0" w:rsidR="002C1749" w:rsidRDefault="00480428" w:rsidP="00E22E0C">
      <w:r w:rsidRPr="00A5146C">
        <w:t xml:space="preserve">This paper </w:t>
      </w:r>
      <w:r w:rsidR="0072288E">
        <w:t>discusses</w:t>
      </w:r>
      <w:r w:rsidR="003629C0">
        <w:t xml:space="preserve"> two solutions for inter-gNB LTM</w:t>
      </w:r>
      <w:r w:rsidR="006203A0">
        <w:t>:</w:t>
      </w:r>
    </w:p>
    <w:p w14:paraId="7966324E" w14:textId="2E6BC524" w:rsidR="006203A0" w:rsidRDefault="006203A0" w:rsidP="006203A0">
      <w:pPr>
        <w:pStyle w:val="ListParagraph"/>
        <w:numPr>
          <w:ilvl w:val="0"/>
          <w:numId w:val="25"/>
        </w:numPr>
      </w:pPr>
      <w:r>
        <w:t>Inter-gNB LTM with coupled inter-gNB cell switch and CU anchor change</w:t>
      </w:r>
    </w:p>
    <w:p w14:paraId="667EF079" w14:textId="21080E25" w:rsidR="00B07CD7" w:rsidRDefault="006203A0" w:rsidP="00B07CD7">
      <w:pPr>
        <w:pStyle w:val="ListParagraph"/>
        <w:numPr>
          <w:ilvl w:val="0"/>
          <w:numId w:val="25"/>
        </w:numPr>
      </w:pPr>
      <w:r>
        <w:t>Inter-gNB LTM with decoupled inter-gNB cell switch and CU anchor change</w:t>
      </w:r>
    </w:p>
    <w:p w14:paraId="3E926742" w14:textId="4C276B4F" w:rsidR="00D06ABB" w:rsidRDefault="00D06ABB" w:rsidP="00D06ABB">
      <w:r>
        <w:t xml:space="preserve">The contents of this paper are within RAN3 scope. The same paper bas been submitted to RAN3 where the discussion will happen. It is submited to RAN2 only as FYI and no discussion is needed. </w:t>
      </w:r>
    </w:p>
    <w:p w14:paraId="01060EFE" w14:textId="200CA69E" w:rsidR="00B07CD7" w:rsidRDefault="00B07CD7" w:rsidP="00B07CD7">
      <w:pPr>
        <w:pStyle w:val="Heading1"/>
      </w:pPr>
      <w:r>
        <w:t>2</w:t>
      </w:r>
      <w:r>
        <w:tab/>
        <w:t>Inter-gNB LTM with coupled inter-gNB cell switch and CU anchor change</w:t>
      </w:r>
    </w:p>
    <w:p w14:paraId="74493BE3" w14:textId="552E1183" w:rsidR="00537BDE" w:rsidRDefault="00537BDE" w:rsidP="00B07CD7">
      <w:pPr>
        <w:pStyle w:val="Heading2"/>
      </w:pPr>
      <w:r>
        <w:t>2</w:t>
      </w:r>
      <w:r w:rsidR="00B07CD7">
        <w:t>.1</w:t>
      </w:r>
      <w:r>
        <w:tab/>
        <w:t>Illustration of subsequent LTM with coupled cell switch and CU anchor changes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537BDE" w14:paraId="54DF071C" w14:textId="77777777" w:rsidTr="00102837">
        <w:trPr>
          <w:jc w:val="center"/>
        </w:trPr>
        <w:tc>
          <w:tcPr>
            <w:tcW w:w="9631" w:type="dxa"/>
          </w:tcPr>
          <w:p w14:paraId="388B58EB" w14:textId="77777777" w:rsidR="00537BDE" w:rsidRDefault="00537BDE" w:rsidP="00102837">
            <w:r>
              <w:rPr>
                <w:noProof/>
              </w:rPr>
              <w:drawing>
                <wp:inline distT="0" distB="0" distL="0" distR="0" wp14:anchorId="1FB2AE85" wp14:editId="41FAD6CF">
                  <wp:extent cx="5362559" cy="1606687"/>
                  <wp:effectExtent l="0" t="0" r="0" b="0"/>
                  <wp:docPr id="69490924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909244" name="Picture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4585" cy="1619278"/>
                          </a:xfrm>
                          <a:prstGeom prst="rect">
                            <a:avLst/>
                          </a:prstGeom>
                          <a:noFill/>
                        </pic:spPr>
                      </pic:pic>
                    </a:graphicData>
                  </a:graphic>
                </wp:inline>
              </w:drawing>
            </w:r>
          </w:p>
        </w:tc>
      </w:tr>
      <w:tr w:rsidR="00537BDE" w14:paraId="00561157" w14:textId="77777777" w:rsidTr="00102837">
        <w:trPr>
          <w:jc w:val="center"/>
        </w:trPr>
        <w:tc>
          <w:tcPr>
            <w:tcW w:w="9631" w:type="dxa"/>
          </w:tcPr>
          <w:p w14:paraId="0B20B1EA" w14:textId="77777777" w:rsidR="00537BDE" w:rsidRPr="00551FE0" w:rsidRDefault="00537BDE" w:rsidP="00102837">
            <w:pPr>
              <w:rPr>
                <w:b/>
                <w:bCs/>
              </w:rPr>
            </w:pPr>
            <w:r w:rsidRPr="00551FE0">
              <w:rPr>
                <w:b/>
                <w:bCs/>
              </w:rPr>
              <w:t>Figure 1 – subsequent inter-gNB LTM, with coupling of inter-gNB cell switch and RRC/PDCP anchor switch</w:t>
            </w:r>
          </w:p>
        </w:tc>
      </w:tr>
    </w:tbl>
    <w:p w14:paraId="00E3D3FB" w14:textId="77777777" w:rsidR="00537BDE" w:rsidRDefault="00537BDE" w:rsidP="00537BDE">
      <w:r w:rsidRPr="00212784">
        <w:t xml:space="preserve">Figure 1 depicts the subsequent inter-gNB </w:t>
      </w:r>
      <w:r>
        <w:t>LTM</w:t>
      </w:r>
      <w:r w:rsidRPr="00212784">
        <w:t xml:space="preserve"> scenario, where each inter-gNB cell switch is accompanied by the transfer of the RRC/PDCP anchor to the target gNB</w:t>
      </w:r>
      <w:r>
        <w:t>.</w:t>
      </w:r>
    </w:p>
    <w:p w14:paraId="3F47FF74" w14:textId="4DE4B812" w:rsidR="00537BDE" w:rsidRDefault="00B07CD7" w:rsidP="00B07CD7">
      <w:pPr>
        <w:pStyle w:val="Heading2"/>
      </w:pPr>
      <w:r>
        <w:t>2.2</w:t>
      </w:r>
      <w:r w:rsidR="00537BDE">
        <w:tab/>
        <w:t>Impact analysis</w:t>
      </w:r>
    </w:p>
    <w:p w14:paraId="481FE0FD" w14:textId="3C694E9A" w:rsidR="00537BDE" w:rsidRDefault="00B07CD7" w:rsidP="00B07CD7">
      <w:pPr>
        <w:pStyle w:val="Heading3"/>
      </w:pPr>
      <w:r>
        <w:t>2.2</w:t>
      </w:r>
      <w:r w:rsidR="00537BDE">
        <w:t>.1</w:t>
      </w:r>
      <w:r w:rsidR="00537BDE">
        <w:tab/>
        <w:t>Compliance with WID</w:t>
      </w:r>
    </w:p>
    <w:p w14:paraId="0045E88B" w14:textId="77777777" w:rsidR="004B343C" w:rsidRDefault="004B343C" w:rsidP="004B343C">
      <w:r>
        <w:t>Subsequent inter-gNB LTM with coupled cell/anchor changes may necessitate RRC messages to include the security update for the next cell switch. As noted in [</w:t>
      </w:r>
      <w:r w:rsidRPr="005E456D">
        <w:rPr>
          <w:b/>
          <w:bCs/>
          <w:highlight w:val="yellow"/>
        </w:rPr>
        <w:t>HW – RP-242080</w:t>
      </w:r>
      <w:r>
        <w:t>], this requirement is not aligned with existing WID objectives, which mandates to “avoid RRC configuration between cell switches.” A</w:t>
      </w:r>
      <w:r w:rsidRPr="004D490F">
        <w:t xml:space="preserve"> primary advantage of subsequent LTM is to enable cell switches without intermediate </w:t>
      </w:r>
      <w:r>
        <w:t xml:space="preserve">RRC </w:t>
      </w:r>
      <w:r w:rsidRPr="004D490F">
        <w:t>signaling, a benefit that should be preserved from Rel-18 LTM</w:t>
      </w:r>
      <w:r>
        <w:t xml:space="preserve"> design. </w:t>
      </w:r>
    </w:p>
    <w:p w14:paraId="14F6CF3A" w14:textId="77777777" w:rsidR="004B343C" w:rsidRPr="00706BF6" w:rsidRDefault="004B343C" w:rsidP="004B343C">
      <w:pPr>
        <w:rPr>
          <w:b/>
          <w:bCs/>
        </w:rPr>
      </w:pPr>
      <w:r w:rsidRPr="00706BF6">
        <w:rPr>
          <w:b/>
          <w:bCs/>
        </w:rPr>
        <w:t>Observation 1a: A key advantage of subsequent inter-gNB LTM, as seen in Rel-18, is the avoidance of RRC configuration between cell switches. This benefit should be preserved in Rel-19 Inter-gNB LTM HO.</w:t>
      </w:r>
    </w:p>
    <w:p w14:paraId="5B78966C" w14:textId="77777777" w:rsidR="004B343C" w:rsidRPr="00706BF6" w:rsidRDefault="004B343C" w:rsidP="004B343C">
      <w:pPr>
        <w:rPr>
          <w:b/>
          <w:bCs/>
        </w:rPr>
      </w:pPr>
      <w:r w:rsidRPr="00706BF6">
        <w:rPr>
          <w:b/>
          <w:bCs/>
        </w:rPr>
        <w:lastRenderedPageBreak/>
        <w:t xml:space="preserve">Observation 1b: To retain LTM benefits from Rel-18, </w:t>
      </w:r>
      <w:r>
        <w:rPr>
          <w:b/>
          <w:bCs/>
        </w:rPr>
        <w:t xml:space="preserve">and according to [HW – RP-242080], </w:t>
      </w:r>
      <w:r w:rsidRPr="00706BF6">
        <w:rPr>
          <w:b/>
          <w:bCs/>
        </w:rPr>
        <w:t>the Rel-1</w:t>
      </w:r>
      <w:r>
        <w:rPr>
          <w:b/>
          <w:bCs/>
        </w:rPr>
        <w:t>9</w:t>
      </w:r>
      <w:r w:rsidRPr="00706BF6">
        <w:rPr>
          <w:b/>
          <w:bCs/>
        </w:rPr>
        <w:t xml:space="preserve"> LTM WID requires to avoid RRC configuration between cell switches.</w:t>
      </w:r>
    </w:p>
    <w:p w14:paraId="3C2F97D7" w14:textId="77777777" w:rsidR="004B343C" w:rsidRPr="00706BF6" w:rsidRDefault="004B343C" w:rsidP="004B343C">
      <w:pPr>
        <w:rPr>
          <w:b/>
          <w:bCs/>
        </w:rPr>
      </w:pPr>
      <w:r w:rsidRPr="00706BF6">
        <w:rPr>
          <w:b/>
          <w:bCs/>
        </w:rPr>
        <w:t xml:space="preserve">Observation 1c: </w:t>
      </w:r>
      <w:r>
        <w:rPr>
          <w:b/>
          <w:bCs/>
        </w:rPr>
        <w:t>According to HW - RP-242080, t</w:t>
      </w:r>
      <w:r w:rsidRPr="00706BF6">
        <w:rPr>
          <w:b/>
          <w:bCs/>
        </w:rPr>
        <w:t>he WID requirement to avoid RRC configuration between cell switches may not be feasible for inter-gNB LTM with coupled cell/anchor changes.</w:t>
      </w:r>
    </w:p>
    <w:p w14:paraId="4274AEFC" w14:textId="699AAE11" w:rsidR="00537BDE" w:rsidRPr="00202854" w:rsidRDefault="004B343C" w:rsidP="00537BDE">
      <w:pPr>
        <w:rPr>
          <w:b/>
          <w:bCs/>
        </w:rPr>
      </w:pPr>
      <w:r w:rsidRPr="00706BF6">
        <w:rPr>
          <w:b/>
          <w:bCs/>
        </w:rPr>
        <w:t xml:space="preserve">Proposal 1: In compliance with the WID, </w:t>
      </w:r>
      <w:r w:rsidR="00DF76FE">
        <w:rPr>
          <w:b/>
          <w:bCs/>
        </w:rPr>
        <w:t>RAN2</w:t>
      </w:r>
      <w:r w:rsidRPr="00706BF6">
        <w:rPr>
          <w:b/>
          <w:bCs/>
        </w:rPr>
        <w:t xml:space="preserve"> to only support solutions that avoid RRC signaling between subsequent inter-gNB cell switches.</w:t>
      </w:r>
    </w:p>
    <w:p w14:paraId="1169D8DC" w14:textId="7DA75E1D" w:rsidR="00537BDE" w:rsidRDefault="00B07CD7" w:rsidP="00B07CD7">
      <w:pPr>
        <w:pStyle w:val="Heading3"/>
      </w:pPr>
      <w:r>
        <w:t>2.2</w:t>
      </w:r>
      <w:r w:rsidR="00537BDE">
        <w:t>.2</w:t>
      </w:r>
      <w:r w:rsidR="00537BDE">
        <w:tab/>
        <w:t>Impact on UE</w:t>
      </w:r>
    </w:p>
    <w:p w14:paraId="4EE112E6" w14:textId="77777777" w:rsidR="00443F67" w:rsidRDefault="00443F67" w:rsidP="00443F67">
      <w:pPr>
        <w:rPr>
          <w:lang w:val="en-US"/>
        </w:rPr>
      </w:pPr>
      <w:r>
        <w:rPr>
          <w:lang w:val="en-US"/>
        </w:rPr>
        <w:t>The WID states: “</w:t>
      </w:r>
      <w:r>
        <w:rPr>
          <w:bCs/>
        </w:rPr>
        <w:t xml:space="preserve">Note: </w:t>
      </w:r>
      <w:r w:rsidRPr="002E116C">
        <w:rPr>
          <w:bCs/>
        </w:rPr>
        <w:t>Rel. 18 intra-CU LTM procedure is considered as baseline for adding inter-CU support</w:t>
      </w:r>
      <w:r>
        <w:rPr>
          <w:bCs/>
        </w:rPr>
        <w:t>.</w:t>
      </w:r>
      <w:r>
        <w:rPr>
          <w:lang w:val="en-US"/>
        </w:rPr>
        <w:t>” Ideally, f</w:t>
      </w:r>
      <w:r w:rsidRPr="00D0425C">
        <w:rPr>
          <w:lang w:val="en-US"/>
        </w:rPr>
        <w:t>or genuine L1/L2 mobility, the UE should not need to differentiate between intra-gNB and inter-gNB candidate cells. The cell-</w:t>
      </w:r>
      <w:r>
        <w:rPr>
          <w:lang w:val="en-US"/>
        </w:rPr>
        <w:t>to-</w:t>
      </w:r>
      <w:r w:rsidRPr="00D0425C">
        <w:rPr>
          <w:lang w:val="en-US"/>
        </w:rPr>
        <w:t xml:space="preserve">gNB association is </w:t>
      </w:r>
      <w:r>
        <w:rPr>
          <w:lang w:val="en-US"/>
        </w:rPr>
        <w:t xml:space="preserve">a RAN management issue that should not cause </w:t>
      </w:r>
      <w:r w:rsidRPr="00D0425C">
        <w:rPr>
          <w:lang w:val="en-US"/>
        </w:rPr>
        <w:t>additional overhead or complexity for the UE.</w:t>
      </w:r>
    </w:p>
    <w:p w14:paraId="2B9ED9BF" w14:textId="77777777" w:rsidR="00443F67" w:rsidRDefault="00443F67" w:rsidP="00443F67">
      <w:pPr>
        <w:rPr>
          <w:b/>
          <w:bCs/>
          <w:lang w:val="en-US"/>
        </w:rPr>
      </w:pPr>
      <w:r>
        <w:rPr>
          <w:b/>
          <w:bCs/>
          <w:lang w:val="en-US"/>
        </w:rPr>
        <w:t>Observation 2a: The WID states that Rel-18 LTM is baseline for inter-gNB LTM.</w:t>
      </w:r>
    </w:p>
    <w:p w14:paraId="08144636" w14:textId="77777777" w:rsidR="00443F67" w:rsidRPr="00B12251" w:rsidRDefault="00443F67" w:rsidP="00443F67">
      <w:pPr>
        <w:rPr>
          <w:b/>
          <w:bCs/>
          <w:lang w:val="en-US"/>
        </w:rPr>
      </w:pPr>
      <w:r>
        <w:rPr>
          <w:b/>
          <w:bCs/>
          <w:lang w:val="en-US"/>
        </w:rPr>
        <w:t xml:space="preserve">Observation 2b: </w:t>
      </w:r>
      <w:r w:rsidRPr="00E04D4D">
        <w:rPr>
          <w:b/>
          <w:bCs/>
        </w:rPr>
        <w:t>In compliance with WID, the impact on the UE to support inter-gNB LTM on top of Rel-18 LTM should ideally be avoided or remain negligible</w:t>
      </w:r>
      <w:r>
        <w:rPr>
          <w:b/>
          <w:bCs/>
          <w:lang w:val="en-US"/>
        </w:rPr>
        <w:t>.</w:t>
      </w:r>
    </w:p>
    <w:p w14:paraId="0CD64695" w14:textId="77777777" w:rsidR="00443F67" w:rsidRPr="00D0425C" w:rsidRDefault="00443F67" w:rsidP="00443F67">
      <w:pPr>
        <w:rPr>
          <w:lang w:val="en-US"/>
        </w:rPr>
      </w:pPr>
      <w:r w:rsidRPr="00D0425C">
        <w:rPr>
          <w:lang w:val="en-US"/>
        </w:rPr>
        <w:t>If cell and anchor changes are coupled for subsequent inter-gNB LTM, the UE will be required to support new complex procedures that were not necessary in Rel-18 LTM. Specifically, the UE will need to:</w:t>
      </w:r>
    </w:p>
    <w:p w14:paraId="135E881D" w14:textId="77777777" w:rsidR="00443F67" w:rsidRPr="00D0425C" w:rsidRDefault="00443F67" w:rsidP="00443F67">
      <w:pPr>
        <w:pStyle w:val="ListParagraph"/>
        <w:numPr>
          <w:ilvl w:val="0"/>
          <w:numId w:val="26"/>
        </w:numPr>
      </w:pPr>
      <w:r w:rsidRPr="00D0425C">
        <w:t>Support new schemes for PDCP reestablishment configuration</w:t>
      </w:r>
    </w:p>
    <w:p w14:paraId="2C988D0A" w14:textId="77777777" w:rsidR="00443F67" w:rsidRPr="00D0425C" w:rsidRDefault="00443F67" w:rsidP="00443F67">
      <w:pPr>
        <w:pStyle w:val="ListParagraph"/>
        <w:numPr>
          <w:ilvl w:val="0"/>
          <w:numId w:val="26"/>
        </w:numPr>
      </w:pPr>
      <w:r w:rsidRPr="00D0425C">
        <w:t>Support new schemes for security updates</w:t>
      </w:r>
    </w:p>
    <w:p w14:paraId="73677D90" w14:textId="77777777" w:rsidR="00443F67" w:rsidRPr="00D0425C" w:rsidRDefault="00443F67" w:rsidP="00443F67">
      <w:pPr>
        <w:pStyle w:val="ListParagraph"/>
        <w:numPr>
          <w:ilvl w:val="0"/>
          <w:numId w:val="26"/>
        </w:numPr>
      </w:pPr>
      <w:r w:rsidRPr="00D0425C">
        <w:t>Maintain awareness of intra-gNB versus inter-gNB mobility</w:t>
      </w:r>
    </w:p>
    <w:p w14:paraId="644901B5" w14:textId="77777777" w:rsidR="00443F67" w:rsidRPr="00D0425C" w:rsidRDefault="00443F67" w:rsidP="00443F67">
      <w:pPr>
        <w:pStyle w:val="ListParagraph"/>
        <w:numPr>
          <w:ilvl w:val="0"/>
          <w:numId w:val="26"/>
        </w:numPr>
      </w:pPr>
      <w:r w:rsidRPr="00D0425C">
        <w:t>Support different security solutions for network-triggered LTM versus conditional LTM</w:t>
      </w:r>
    </w:p>
    <w:p w14:paraId="5FD37B75" w14:textId="77777777" w:rsidR="00443F67" w:rsidRPr="00D0425C" w:rsidRDefault="00443F67" w:rsidP="00443F67">
      <w:pPr>
        <w:rPr>
          <w:lang w:val="en-US"/>
        </w:rPr>
      </w:pPr>
      <w:r w:rsidRPr="00D0425C">
        <w:rPr>
          <w:lang w:val="en-US"/>
        </w:rPr>
        <w:t>The UE will also experience:</w:t>
      </w:r>
    </w:p>
    <w:p w14:paraId="4F341743" w14:textId="77777777" w:rsidR="00443F67" w:rsidRPr="00D0425C" w:rsidRDefault="00443F67" w:rsidP="00443F67">
      <w:pPr>
        <w:pStyle w:val="ListParagraph"/>
        <w:numPr>
          <w:ilvl w:val="0"/>
          <w:numId w:val="26"/>
        </w:numPr>
      </w:pPr>
      <w:r w:rsidRPr="00D0425C">
        <w:t>Increased interruption due to PDCP reestablishment</w:t>
      </w:r>
    </w:p>
    <w:p w14:paraId="1C6D446D" w14:textId="77777777" w:rsidR="00443F67" w:rsidRPr="00D0425C" w:rsidRDefault="00443F67" w:rsidP="00443F67">
      <w:pPr>
        <w:pStyle w:val="ListParagraph"/>
        <w:numPr>
          <w:ilvl w:val="0"/>
          <w:numId w:val="26"/>
        </w:numPr>
      </w:pPr>
      <w:r w:rsidRPr="00D0425C">
        <w:t>Increased interruption before UP traffic resumes due to additional signaling</w:t>
      </w:r>
      <w:r>
        <w:t xml:space="preserve"> complexity </w:t>
      </w:r>
    </w:p>
    <w:p w14:paraId="26E6D055" w14:textId="77777777" w:rsidR="00443F67" w:rsidRPr="004F10D8" w:rsidRDefault="00443F67" w:rsidP="00443F67">
      <w:pPr>
        <w:pStyle w:val="ListParagraph"/>
        <w:numPr>
          <w:ilvl w:val="0"/>
          <w:numId w:val="26"/>
        </w:numPr>
      </w:pPr>
      <w:r w:rsidRPr="00D0425C">
        <w:t xml:space="preserve">Increased signaling overhead due to </w:t>
      </w:r>
      <w:r>
        <w:t>intermediate</w:t>
      </w:r>
      <w:r w:rsidRPr="00D0425C">
        <w:t xml:space="preserve"> RRC configuration between </w:t>
      </w:r>
      <w:r>
        <w:t xml:space="preserve">inter-gNB </w:t>
      </w:r>
      <w:r w:rsidRPr="00D0425C">
        <w:t>cell switches</w:t>
      </w:r>
    </w:p>
    <w:p w14:paraId="7FD31255" w14:textId="77777777" w:rsidR="00443F67" w:rsidRDefault="00443F67" w:rsidP="00443F67">
      <w:pPr>
        <w:rPr>
          <w:b/>
          <w:bCs/>
          <w:lang w:val="en-US"/>
        </w:rPr>
      </w:pPr>
      <w:r w:rsidRPr="007345D8">
        <w:rPr>
          <w:b/>
          <w:bCs/>
          <w:lang w:val="en-US"/>
        </w:rPr>
        <w:t xml:space="preserve">Observation </w:t>
      </w:r>
      <w:r>
        <w:rPr>
          <w:b/>
          <w:bCs/>
          <w:lang w:val="en-US"/>
        </w:rPr>
        <w:t>2c</w:t>
      </w:r>
      <w:r w:rsidRPr="007345D8">
        <w:rPr>
          <w:b/>
          <w:bCs/>
          <w:lang w:val="en-US"/>
        </w:rPr>
        <w:t xml:space="preserve">: Subsequent inter-gNB LTM with coupled cell/CU-anchor changes </w:t>
      </w:r>
      <w:r>
        <w:rPr>
          <w:b/>
          <w:bCs/>
          <w:lang w:val="en-US"/>
        </w:rPr>
        <w:t xml:space="preserve">does have significant impact on the UE. </w:t>
      </w:r>
    </w:p>
    <w:p w14:paraId="5F7355B1" w14:textId="77777777" w:rsidR="00443F67" w:rsidRDefault="00443F67" w:rsidP="00443F67">
      <w:pPr>
        <w:rPr>
          <w:b/>
          <w:bCs/>
          <w:lang w:val="en-US"/>
        </w:rPr>
      </w:pPr>
      <w:r>
        <w:rPr>
          <w:b/>
          <w:bCs/>
          <w:lang w:val="en-US"/>
        </w:rPr>
        <w:t xml:space="preserve">Observation 2d: </w:t>
      </w:r>
      <w:r w:rsidRPr="007345D8">
        <w:rPr>
          <w:b/>
          <w:bCs/>
          <w:lang w:val="en-US"/>
        </w:rPr>
        <w:t>Subsequent inter-gNB LTM with coupled cell/CU-anchor changes</w:t>
      </w:r>
      <w:r>
        <w:rPr>
          <w:b/>
          <w:bCs/>
          <w:lang w:val="en-US"/>
        </w:rPr>
        <w:t xml:space="preserve"> requires the UE to support </w:t>
      </w:r>
      <w:r w:rsidRPr="007345D8">
        <w:rPr>
          <w:b/>
          <w:bCs/>
          <w:lang w:val="en-US"/>
        </w:rPr>
        <w:t xml:space="preserve">complex procedures for PDCP entity handling and security update. </w:t>
      </w:r>
    </w:p>
    <w:p w14:paraId="66AB493B" w14:textId="77777777" w:rsidR="00443F67" w:rsidRDefault="00443F67" w:rsidP="00443F67">
      <w:pPr>
        <w:rPr>
          <w:b/>
          <w:bCs/>
          <w:lang w:val="en-US"/>
        </w:rPr>
      </w:pPr>
      <w:r>
        <w:rPr>
          <w:b/>
          <w:bCs/>
          <w:lang w:val="en-US"/>
        </w:rPr>
        <w:t xml:space="preserve">Observation 2e: </w:t>
      </w:r>
      <w:r w:rsidRPr="007345D8">
        <w:rPr>
          <w:b/>
          <w:bCs/>
          <w:lang w:val="en-US"/>
        </w:rPr>
        <w:t>Subsequent inter-gNB LTM with coupled cell/CU-anchor changes</w:t>
      </w:r>
      <w:r>
        <w:rPr>
          <w:b/>
          <w:bCs/>
          <w:lang w:val="en-US"/>
        </w:rPr>
        <w:t xml:space="preserve"> requires </w:t>
      </w:r>
      <w:r w:rsidRPr="007345D8">
        <w:rPr>
          <w:b/>
          <w:bCs/>
          <w:lang w:val="en-US"/>
        </w:rPr>
        <w:t>the UE to differentiate between various mobility types (intra-gNB vs. inter-gNB, NW-triggered vs. conditional LTM).</w:t>
      </w:r>
    </w:p>
    <w:p w14:paraId="542545C8" w14:textId="77777777" w:rsidR="00443F67" w:rsidRPr="00C27233" w:rsidRDefault="00443F67" w:rsidP="00443F67">
      <w:pPr>
        <w:rPr>
          <w:b/>
          <w:bCs/>
          <w:lang w:val="en-US"/>
        </w:rPr>
      </w:pPr>
      <w:r>
        <w:rPr>
          <w:b/>
          <w:bCs/>
          <w:lang w:val="en-US"/>
        </w:rPr>
        <w:t xml:space="preserve">Observation 2f: Subsequent inter-gNB LTM with coupled cell/anchor changes degrades UE L1/L2 Mobility performance due to additional interruption and increased signaling overhead. </w:t>
      </w:r>
    </w:p>
    <w:p w14:paraId="34F2F255" w14:textId="77777777" w:rsidR="00443F67" w:rsidRDefault="00443F67" w:rsidP="00443F67">
      <w:r w:rsidRPr="00972634">
        <w:rPr>
          <w:lang w:val="en-US"/>
        </w:rPr>
        <w:t>Given these impacts, it is evident that coupling cell and anchor changes for subsequent inter-gNB LTM does not adhere to the Rel-18 LTM baseline design, which is a WID requirement. The benefits of subsequent inter-gNB LTM with coupled cell/anchor are questionable compared to Rel-18 intra-gNB LTM or RACH-less L3 handover</w:t>
      </w:r>
      <w:r>
        <w:rPr>
          <w:b/>
          <w:bCs/>
          <w:lang w:val="en-US"/>
        </w:rPr>
        <w:t>.</w:t>
      </w:r>
    </w:p>
    <w:p w14:paraId="1ABE015C" w14:textId="2D1E78A9" w:rsidR="00537BDE" w:rsidRDefault="00443F67" w:rsidP="00443F67">
      <w:pPr>
        <w:rPr>
          <w:b/>
          <w:bCs/>
        </w:rPr>
      </w:pPr>
      <w:r>
        <w:rPr>
          <w:b/>
          <w:bCs/>
        </w:rPr>
        <w:t xml:space="preserve">Proposal 2: </w:t>
      </w:r>
      <w:r w:rsidRPr="00362EE7">
        <w:rPr>
          <w:b/>
          <w:bCs/>
        </w:rPr>
        <w:t xml:space="preserve">In compliance with the WID statement that </w:t>
      </w:r>
      <w:r>
        <w:rPr>
          <w:b/>
          <w:bCs/>
        </w:rPr>
        <w:t>“</w:t>
      </w:r>
      <w:r w:rsidRPr="00362EE7">
        <w:rPr>
          <w:b/>
          <w:bCs/>
        </w:rPr>
        <w:t xml:space="preserve">Rel-18 </w:t>
      </w:r>
      <w:r>
        <w:rPr>
          <w:b/>
          <w:bCs/>
        </w:rPr>
        <w:t xml:space="preserve">intra-gNB </w:t>
      </w:r>
      <w:r w:rsidRPr="00362EE7">
        <w:rPr>
          <w:b/>
          <w:bCs/>
        </w:rPr>
        <w:t>LTM is the baseline for inter-gNB LTM</w:t>
      </w:r>
      <w:r>
        <w:rPr>
          <w:b/>
          <w:bCs/>
        </w:rPr>
        <w:t>”</w:t>
      </w:r>
      <w:r w:rsidRPr="00362EE7">
        <w:rPr>
          <w:b/>
          <w:bCs/>
        </w:rPr>
        <w:t xml:space="preserve">, </w:t>
      </w:r>
      <w:r w:rsidR="00DF76FE">
        <w:rPr>
          <w:b/>
          <w:bCs/>
        </w:rPr>
        <w:t>RAN2</w:t>
      </w:r>
      <w:r w:rsidRPr="00362EE7">
        <w:rPr>
          <w:b/>
          <w:bCs/>
        </w:rPr>
        <w:t xml:space="preserve"> </w:t>
      </w:r>
      <w:r>
        <w:rPr>
          <w:b/>
          <w:bCs/>
        </w:rPr>
        <w:t>to</w:t>
      </w:r>
      <w:r w:rsidRPr="00362EE7">
        <w:rPr>
          <w:b/>
          <w:bCs/>
        </w:rPr>
        <w:t xml:space="preserve"> strive to develop solutions that </w:t>
      </w:r>
      <w:r>
        <w:rPr>
          <w:b/>
          <w:bCs/>
        </w:rPr>
        <w:t>eliminate/</w:t>
      </w:r>
      <w:r w:rsidRPr="00362EE7">
        <w:rPr>
          <w:b/>
          <w:bCs/>
        </w:rPr>
        <w:t>minimize UE impact</w:t>
      </w:r>
      <w:r>
        <w:rPr>
          <w:b/>
          <w:bCs/>
        </w:rPr>
        <w:t xml:space="preserve"> on top of Rel-18 LTM</w:t>
      </w:r>
      <w:r w:rsidRPr="00362EE7">
        <w:rPr>
          <w:b/>
          <w:bCs/>
        </w:rPr>
        <w:t>.</w:t>
      </w:r>
    </w:p>
    <w:p w14:paraId="0646D7A7" w14:textId="2BBF6E94" w:rsidR="00537BDE" w:rsidRPr="009001AC" w:rsidRDefault="00B07CD7" w:rsidP="00B07CD7">
      <w:pPr>
        <w:pStyle w:val="Heading3"/>
      </w:pPr>
      <w:r>
        <w:t>2.2</w:t>
      </w:r>
      <w:r w:rsidR="00537BDE" w:rsidRPr="00DC7760">
        <w:t>.3</w:t>
      </w:r>
      <w:r w:rsidR="00537BDE" w:rsidRPr="00DC7760">
        <w:tab/>
      </w:r>
      <w:r w:rsidR="00537BDE">
        <w:t>Network signaling overhead</w:t>
      </w:r>
    </w:p>
    <w:p w14:paraId="76D5F34F" w14:textId="77777777" w:rsidR="009040CC" w:rsidRDefault="009040CC" w:rsidP="009040CC">
      <w:pPr>
        <w:rPr>
          <w:lang w:val="en-US"/>
        </w:rPr>
      </w:pPr>
      <w:r>
        <w:rPr>
          <w:lang w:val="en-US"/>
        </w:rPr>
        <w:t>One would expect that backhaul preparation of “lower”-layer mobility does not require more overhead compared to backhaul preparation of “upper”-layer mobility.</w:t>
      </w:r>
    </w:p>
    <w:p w14:paraId="08E41B48" w14:textId="77777777" w:rsidR="009040CC" w:rsidRPr="008A1E40" w:rsidRDefault="009040CC" w:rsidP="009040CC">
      <w:pPr>
        <w:rPr>
          <w:b/>
          <w:bCs/>
          <w:lang w:val="en-US"/>
        </w:rPr>
      </w:pPr>
      <w:r>
        <w:rPr>
          <w:b/>
          <w:bCs/>
          <w:lang w:val="en-US"/>
        </w:rPr>
        <w:t xml:space="preserve">Observation 3a: The backhaul preparation/signaling overhead for Rel-19 LTM should be comparable to that of inter-gNB L3 handover. </w:t>
      </w:r>
    </w:p>
    <w:p w14:paraId="31F75D1E" w14:textId="77777777" w:rsidR="009040CC" w:rsidRDefault="009040CC" w:rsidP="009040CC">
      <w:pPr>
        <w:rPr>
          <w:lang w:val="en-US"/>
        </w:rPr>
      </w:pPr>
      <w:r w:rsidRPr="00367F26">
        <w:rPr>
          <w:lang w:val="en-US"/>
        </w:rPr>
        <w:t xml:space="preserve">In Rel-18 LTM, LTM preparation is executed once, which is then sufficient to support all subsequent cell switches as </w:t>
      </w:r>
      <w:r w:rsidRPr="009D5865">
        <w:rPr>
          <w:lang w:val="en-US"/>
        </w:rPr>
        <w:t>long as the UE is within the coverage of the LTM candidate cells.</w:t>
      </w:r>
      <w:r>
        <w:rPr>
          <w:lang w:val="en-US"/>
        </w:rPr>
        <w:t xml:space="preserve"> This is comparable to that of intra-gNB L3 handover.</w:t>
      </w:r>
    </w:p>
    <w:p w14:paraId="79BC1812" w14:textId="77777777" w:rsidR="009040CC" w:rsidRPr="009D5865" w:rsidRDefault="009040CC" w:rsidP="009040CC">
      <w:pPr>
        <w:rPr>
          <w:b/>
          <w:bCs/>
          <w:lang w:val="en-US"/>
        </w:rPr>
      </w:pPr>
      <w:r>
        <w:rPr>
          <w:b/>
          <w:bCs/>
          <w:lang w:val="en-US"/>
        </w:rPr>
        <w:lastRenderedPageBreak/>
        <w:t xml:space="preserve">Observation 3b: </w:t>
      </w:r>
      <w:r w:rsidRPr="00F1715D">
        <w:rPr>
          <w:b/>
          <w:bCs/>
        </w:rPr>
        <w:t>The backhaul preparation</w:t>
      </w:r>
      <w:r>
        <w:rPr>
          <w:b/>
          <w:bCs/>
        </w:rPr>
        <w:t>/signaling</w:t>
      </w:r>
      <w:r w:rsidRPr="00F1715D">
        <w:rPr>
          <w:b/>
          <w:bCs/>
        </w:rPr>
        <w:t xml:space="preserve"> overhead for Rel-18 </w:t>
      </w:r>
      <w:r>
        <w:rPr>
          <w:b/>
          <w:bCs/>
        </w:rPr>
        <w:t xml:space="preserve">intra-gNB </w:t>
      </w:r>
      <w:r w:rsidRPr="00F1715D">
        <w:rPr>
          <w:b/>
          <w:bCs/>
        </w:rPr>
        <w:t xml:space="preserve">LTM is comparable to that of intra-gNB L3 handover, as a single LTM preparation phase </w:t>
      </w:r>
      <w:r>
        <w:rPr>
          <w:b/>
          <w:bCs/>
        </w:rPr>
        <w:t>is sufficient</w:t>
      </w:r>
      <w:r w:rsidRPr="00F1715D">
        <w:rPr>
          <w:b/>
          <w:bCs/>
        </w:rPr>
        <w:t xml:space="preserve"> for the entire sequence of subsequent intra-gNB LTM cell switches</w:t>
      </w:r>
      <w:r>
        <w:rPr>
          <w:b/>
          <w:bCs/>
        </w:rPr>
        <w:t>.</w:t>
      </w:r>
    </w:p>
    <w:p w14:paraId="3FF45204" w14:textId="77777777" w:rsidR="009040CC" w:rsidRDefault="009040CC" w:rsidP="009040CC">
      <w:r>
        <w:t>However, s</w:t>
      </w:r>
      <w:r w:rsidRPr="006D03E5">
        <w:t xml:space="preserve">ubsequent inter-gNB LTM with coupled cell/anchor changes </w:t>
      </w:r>
      <w:r>
        <w:t xml:space="preserve">introduces significant complexity compared to inter-gNB L3 handover. Subsequent </w:t>
      </w:r>
      <w:r w:rsidRPr="006D03E5">
        <w:t xml:space="preserve">inter-gNB LTM with coupled cell/anchor change necessitates a security update by the UE Since any candidate cell could be the next target, </w:t>
      </w:r>
      <w:r w:rsidRPr="006054D8">
        <w:t>all candidate gNBs must possess the necessary security keying information before LTM</w:t>
      </w:r>
      <w:r>
        <w:t xml:space="preserve"> switch</w:t>
      </w:r>
      <w:r w:rsidRPr="006054D8">
        <w:t xml:space="preserve"> triggering. This requires the current serving gNB to pre-share the UE’s AS security information with the respective gNB for each inter-gNB LTM candidate cell. This process must </w:t>
      </w:r>
      <w:r>
        <w:t xml:space="preserve">then </w:t>
      </w:r>
      <w:r w:rsidRPr="006054D8">
        <w:t>be repeated after each inter-gNB cell switch</w:t>
      </w:r>
      <w:r>
        <w:t>:</w:t>
      </w:r>
      <w:r w:rsidRPr="006054D8">
        <w:t xml:space="preserve"> </w:t>
      </w:r>
      <w:r>
        <w:t>s</w:t>
      </w:r>
      <w:r w:rsidRPr="006054D8">
        <w:t xml:space="preserve">ince AS security information </w:t>
      </w:r>
      <w:r>
        <w:t>as</w:t>
      </w:r>
      <w:r w:rsidRPr="006054D8">
        <w:t xml:space="preserve"> part of the UE context</w:t>
      </w:r>
      <w:r>
        <w:t xml:space="preserve"> is changed during the inter-gNB cell switch, all the prepared candidate gNBs need to be “re-prepared” with the updated UE security context after the</w:t>
      </w:r>
      <w:r w:rsidRPr="006054D8">
        <w:t xml:space="preserve"> inter-gNB cell switch. This contrasts with Rel-18 LTM, where a single LTM preparation phase is sufficient for the entire sequence of subsequent cell switches.</w:t>
      </w:r>
      <w:r>
        <w:t xml:space="preserve"> </w:t>
      </w:r>
    </w:p>
    <w:p w14:paraId="1AFB3773" w14:textId="77777777" w:rsidR="009040CC" w:rsidRPr="005A4215" w:rsidRDefault="009040CC" w:rsidP="009040CC">
      <w:pPr>
        <w:rPr>
          <w:b/>
          <w:bCs/>
          <w:lang w:val="en-US"/>
        </w:rPr>
      </w:pPr>
      <w:r>
        <w:rPr>
          <w:b/>
          <w:bCs/>
        </w:rPr>
        <w:t xml:space="preserve">Observation 3c: </w:t>
      </w:r>
      <w:r w:rsidRPr="005A4215">
        <w:rPr>
          <w:b/>
          <w:bCs/>
          <w:lang w:val="en-US"/>
        </w:rPr>
        <w:t>The backhaul preparation</w:t>
      </w:r>
      <w:r>
        <w:rPr>
          <w:b/>
          <w:bCs/>
          <w:lang w:val="en-US"/>
        </w:rPr>
        <w:t>/signaling</w:t>
      </w:r>
      <w:r w:rsidRPr="005A4215">
        <w:rPr>
          <w:b/>
          <w:bCs/>
          <w:lang w:val="en-US"/>
        </w:rPr>
        <w:t xml:space="preserve"> overhead for subsequent inter-gNB LTM with coupled cell/CU anchor changes is significantly larger than that for inter-gNB L3 handover:</w:t>
      </w:r>
    </w:p>
    <w:p w14:paraId="328B0202" w14:textId="77777777" w:rsidR="009040CC" w:rsidRPr="005A4215" w:rsidRDefault="009040CC" w:rsidP="009040CC">
      <w:pPr>
        <w:pStyle w:val="ListParagraph"/>
        <w:numPr>
          <w:ilvl w:val="0"/>
          <w:numId w:val="26"/>
        </w:numPr>
        <w:rPr>
          <w:b/>
          <w:bCs/>
        </w:rPr>
      </w:pPr>
      <w:r w:rsidRPr="005A4215">
        <w:rPr>
          <w:b/>
          <w:bCs/>
        </w:rPr>
        <w:t>UE context information must be shared during the initial LTM preparation phase with each candidate gNB.</w:t>
      </w:r>
    </w:p>
    <w:p w14:paraId="19D8C84B" w14:textId="77777777" w:rsidR="009040CC" w:rsidRPr="005A4215" w:rsidRDefault="009040CC" w:rsidP="009040CC">
      <w:pPr>
        <w:pStyle w:val="ListParagraph"/>
        <w:numPr>
          <w:ilvl w:val="0"/>
          <w:numId w:val="26"/>
        </w:numPr>
        <w:rPr>
          <w:b/>
          <w:bCs/>
        </w:rPr>
      </w:pPr>
      <w:r w:rsidRPr="005A4215">
        <w:rPr>
          <w:b/>
          <w:bCs/>
        </w:rPr>
        <w:t>Updated UE context information, including new AS security information, must subsequently be shared with each candidate gNB before each inter-gNB cell switch.</w:t>
      </w:r>
    </w:p>
    <w:p w14:paraId="2C889640" w14:textId="77777777" w:rsidR="009040CC" w:rsidRDefault="009040CC" w:rsidP="009040CC">
      <w:pPr>
        <w:rPr>
          <w:lang w:val="en-US"/>
        </w:rPr>
      </w:pPr>
      <w:r w:rsidRPr="00A6508F">
        <w:t xml:space="preserve">For an LTM scenario involving (N) inter-gNB cells and (M) subsequent inter-gNB cell switches, the total number of LTM preparation procedures to share updated UE context information </w:t>
      </w:r>
      <w:r>
        <w:t>grows with</w:t>
      </w:r>
      <w:r w:rsidRPr="00A6508F">
        <w:t xml:space="preserve"> (M(N-1)). These numbers become massive for the agreed maximum number of LTM candidate cells ((N=8)) and large</w:t>
      </w:r>
      <w:r>
        <w:t xml:space="preserve"> number of subsequent inter-gNB LTM cell switches</w:t>
      </w:r>
      <w:r w:rsidRPr="00A6508F">
        <w:t xml:space="preserve"> (M)</w:t>
      </w:r>
      <w:r>
        <w:rPr>
          <w:lang w:val="en-US"/>
        </w:rPr>
        <w:t xml:space="preserve">. </w:t>
      </w:r>
    </w:p>
    <w:p w14:paraId="0EF8E726" w14:textId="77777777" w:rsidR="009040CC" w:rsidRPr="00A6508F" w:rsidRDefault="009040CC" w:rsidP="009040CC">
      <w:pPr>
        <w:rPr>
          <w:b/>
          <w:bCs/>
          <w:lang w:val="en-US"/>
        </w:rPr>
      </w:pPr>
      <w:r>
        <w:rPr>
          <w:b/>
          <w:bCs/>
          <w:lang w:val="en-US"/>
        </w:rPr>
        <w:t xml:space="preserve">Observation 3d: For </w:t>
      </w:r>
      <w:r w:rsidRPr="0081259E">
        <w:rPr>
          <w:b/>
          <w:bCs/>
        </w:rPr>
        <w:t>(N</w:t>
      </w:r>
      <w:r>
        <w:rPr>
          <w:b/>
          <w:bCs/>
        </w:rPr>
        <w:t>: max = 8</w:t>
      </w:r>
      <w:r w:rsidRPr="0081259E">
        <w:rPr>
          <w:b/>
          <w:bCs/>
        </w:rPr>
        <w:t>) inter-gNB cells and (M</w:t>
      </w:r>
      <w:r>
        <w:rPr>
          <w:b/>
          <w:bCs/>
        </w:rPr>
        <w:t>: arbitrarily large</w:t>
      </w:r>
      <w:r w:rsidRPr="0081259E">
        <w:rPr>
          <w:b/>
          <w:bCs/>
        </w:rPr>
        <w:t>) subsequent inter-gNB cell switches</w:t>
      </w:r>
      <w:r>
        <w:rPr>
          <w:b/>
          <w:bCs/>
        </w:rPr>
        <w:t xml:space="preserve"> with coupled anchor changes, the number of LTM preparation/cleanup procedures to share or discard AS security information grows ‘quadratically’ with (N) and (M). </w:t>
      </w:r>
    </w:p>
    <w:p w14:paraId="7DC864BB" w14:textId="77777777" w:rsidR="009040CC" w:rsidRPr="00CC4508" w:rsidRDefault="009040CC" w:rsidP="009040CC">
      <w:pPr>
        <w:rPr>
          <w:lang w:val="en-US"/>
        </w:rPr>
      </w:pPr>
      <w:r w:rsidRPr="00C9307D">
        <w:t xml:space="preserve">This is in stark contrast to Rel-18 LTM, where a single LTM preparation phase (involving no security update) was sufficient to cover all subsequent LTM cell switches among the LTM candidate cells. It is also </w:t>
      </w:r>
      <w:r>
        <w:t xml:space="preserve">significantly </w:t>
      </w:r>
      <w:r w:rsidRPr="00C9307D">
        <w:t>worse than non-subsequent L3 mobility, which requires only one HO preparation procedure per cell switch</w:t>
      </w:r>
      <w:r>
        <w:rPr>
          <w:lang w:val="en-US"/>
        </w:rPr>
        <w:t>.</w:t>
      </w:r>
    </w:p>
    <w:p w14:paraId="4AAE3C4C" w14:textId="16C1997D" w:rsidR="00537BDE" w:rsidRPr="00C9307D" w:rsidRDefault="009040CC" w:rsidP="009040CC">
      <w:pPr>
        <w:rPr>
          <w:b/>
          <w:bCs/>
        </w:rPr>
      </w:pPr>
      <w:r>
        <w:rPr>
          <w:b/>
          <w:bCs/>
        </w:rPr>
        <w:t xml:space="preserve">Proposal 3: </w:t>
      </w:r>
      <w:r w:rsidRPr="002E7312">
        <w:rPr>
          <w:b/>
          <w:bCs/>
        </w:rPr>
        <w:t xml:space="preserve">Similar to Rel-18 subsequent intra-gNB LTM, where backhaul preparation overhead is comparable to that of intra-gNB L3 handover, </w:t>
      </w:r>
      <w:r w:rsidR="00DF76FE">
        <w:rPr>
          <w:b/>
          <w:bCs/>
        </w:rPr>
        <w:t>RAN2</w:t>
      </w:r>
      <w:r w:rsidRPr="002E7312">
        <w:rPr>
          <w:b/>
          <w:bCs/>
        </w:rPr>
        <w:t xml:space="preserve"> </w:t>
      </w:r>
      <w:r>
        <w:rPr>
          <w:b/>
          <w:bCs/>
        </w:rPr>
        <w:t>to</w:t>
      </w:r>
      <w:r w:rsidRPr="002E7312">
        <w:rPr>
          <w:b/>
          <w:bCs/>
        </w:rPr>
        <w:t xml:space="preserve"> </w:t>
      </w:r>
      <w:r>
        <w:rPr>
          <w:b/>
          <w:bCs/>
        </w:rPr>
        <w:t>discuss</w:t>
      </w:r>
      <w:r w:rsidRPr="002E7312">
        <w:rPr>
          <w:b/>
          <w:bCs/>
        </w:rPr>
        <w:t xml:space="preserve"> solutions for subsequent inter-gNB with overall backhaul signaling overhead comparable to that of L3 inter-gNB handover</w:t>
      </w:r>
      <w:r>
        <w:rPr>
          <w:b/>
          <w:bCs/>
        </w:rPr>
        <w:t>.</w:t>
      </w:r>
    </w:p>
    <w:p w14:paraId="194C039B" w14:textId="1EDE7999" w:rsidR="00537BDE" w:rsidRDefault="00B07CD7" w:rsidP="00B07CD7">
      <w:pPr>
        <w:pStyle w:val="Heading3"/>
      </w:pPr>
      <w:r>
        <w:t>2.2</w:t>
      </w:r>
      <w:r w:rsidR="00537BDE">
        <w:t>.4</w:t>
      </w:r>
      <w:r w:rsidR="00537BDE">
        <w:tab/>
        <w:t>RRC anchor tracking</w:t>
      </w:r>
    </w:p>
    <w:p w14:paraId="0DE30867" w14:textId="77777777" w:rsidR="008942C6" w:rsidRDefault="008942C6" w:rsidP="008942C6">
      <w:pPr>
        <w:rPr>
          <w:lang w:val="en-US"/>
        </w:rPr>
      </w:pPr>
      <w:r w:rsidRPr="0020653A">
        <w:rPr>
          <w:lang w:val="en-US"/>
        </w:rPr>
        <w:t>All candidate gNBs must always be aware of the current serving RRC anchor of the UE. This is necessary in case any candidate gNB needs to modify the UE’s RRC configuration, such as initiating cancellation or modification of the LTM candidate cells it serves.</w:t>
      </w:r>
    </w:p>
    <w:p w14:paraId="59C60619" w14:textId="77777777" w:rsidR="008942C6" w:rsidRPr="0020653A" w:rsidRDefault="008942C6" w:rsidP="008942C6">
      <w:pPr>
        <w:rPr>
          <w:b/>
          <w:bCs/>
          <w:lang w:val="en-US"/>
        </w:rPr>
      </w:pPr>
      <w:r>
        <w:rPr>
          <w:b/>
          <w:bCs/>
          <w:lang w:val="en-US"/>
        </w:rPr>
        <w:t xml:space="preserve">Observation 4a: </w:t>
      </w:r>
      <w:r w:rsidRPr="006C7D22">
        <w:rPr>
          <w:b/>
          <w:bCs/>
        </w:rPr>
        <w:t>All candidate gNBs must always be aware of the current RRC anchor to support the cancellation or modification of LTM candidates</w:t>
      </w:r>
      <w:r>
        <w:rPr>
          <w:b/>
          <w:bCs/>
          <w:lang w:val="en-US"/>
        </w:rPr>
        <w:t>.</w:t>
      </w:r>
    </w:p>
    <w:p w14:paraId="1CE4CD24" w14:textId="77777777" w:rsidR="008942C6" w:rsidRDefault="008942C6" w:rsidP="008942C6">
      <w:pPr>
        <w:rPr>
          <w:lang w:val="en-US"/>
        </w:rPr>
      </w:pPr>
      <w:r w:rsidRPr="0020653A">
        <w:rPr>
          <w:lang w:val="en-US"/>
        </w:rPr>
        <w:t>This means that any subsequent inter-gNB LTM with coupled cell/anchor changes requires updating all candidate gNBs about the new UE’s RRC anchor after each inter-gNB cell switch. Consequently, all candidate gNBs, even those not involved in a given inter-gNB cell switch, will need to be updated.</w:t>
      </w:r>
    </w:p>
    <w:p w14:paraId="109EB2AD" w14:textId="77777777" w:rsidR="008942C6" w:rsidRPr="0020653A" w:rsidRDefault="008942C6" w:rsidP="008942C6">
      <w:pPr>
        <w:rPr>
          <w:b/>
          <w:bCs/>
          <w:lang w:val="en-US"/>
        </w:rPr>
      </w:pPr>
      <w:r>
        <w:rPr>
          <w:b/>
          <w:bCs/>
          <w:lang w:val="en-US"/>
        </w:rPr>
        <w:t xml:space="preserve">Observation 4b: </w:t>
      </w:r>
      <w:r w:rsidRPr="0059532A">
        <w:rPr>
          <w:b/>
          <w:bCs/>
        </w:rPr>
        <w:t xml:space="preserve">Each inter-gNB cell switch with an RRC anchor change affects all candidate gNBs, not just those involved in the switch, </w:t>
      </w:r>
      <w:r>
        <w:rPr>
          <w:b/>
          <w:bCs/>
        </w:rPr>
        <w:t>since</w:t>
      </w:r>
      <w:r w:rsidRPr="0059532A">
        <w:rPr>
          <w:b/>
          <w:bCs/>
        </w:rPr>
        <w:t xml:space="preserve"> all candidate gNBs must be notified about the new anchor</w:t>
      </w:r>
      <w:r>
        <w:rPr>
          <w:b/>
          <w:bCs/>
          <w:lang w:val="en-US"/>
        </w:rPr>
        <w:t>.</w:t>
      </w:r>
    </w:p>
    <w:p w14:paraId="33394D19" w14:textId="13F7E0B9" w:rsidR="008942C6" w:rsidRPr="0020653A" w:rsidRDefault="008942C6" w:rsidP="008942C6">
      <w:pPr>
        <w:rPr>
          <w:lang w:val="en-US"/>
        </w:rPr>
      </w:pPr>
      <w:r w:rsidRPr="0020653A">
        <w:rPr>
          <w:lang w:val="en-US"/>
        </w:rPr>
        <w:t xml:space="preserve">This process introduces unnecessary </w:t>
      </w:r>
      <w:r>
        <w:rPr>
          <w:lang w:val="en-US"/>
        </w:rPr>
        <w:t xml:space="preserve">signaling </w:t>
      </w:r>
      <w:r w:rsidRPr="0020653A">
        <w:rPr>
          <w:lang w:val="en-US"/>
        </w:rPr>
        <w:t xml:space="preserve">complexity and overhead. </w:t>
      </w:r>
      <w:r w:rsidR="00DF76FE">
        <w:rPr>
          <w:lang w:val="en-US"/>
        </w:rPr>
        <w:t>RAN2</w:t>
      </w:r>
      <w:r w:rsidRPr="0020653A">
        <w:rPr>
          <w:lang w:val="en-US"/>
        </w:rPr>
        <w:t xml:space="preserve"> should explore solutions to avoid such complications.</w:t>
      </w:r>
    </w:p>
    <w:p w14:paraId="7859D86D" w14:textId="4ABFBA80" w:rsidR="00537BDE" w:rsidRDefault="008942C6" w:rsidP="008942C6">
      <w:pPr>
        <w:rPr>
          <w:b/>
          <w:bCs/>
        </w:rPr>
      </w:pPr>
      <w:r>
        <w:rPr>
          <w:b/>
          <w:bCs/>
        </w:rPr>
        <w:t xml:space="preserve">Proposal 4: </w:t>
      </w:r>
      <w:r w:rsidR="00DF76FE">
        <w:rPr>
          <w:b/>
          <w:bCs/>
        </w:rPr>
        <w:t>RAN2</w:t>
      </w:r>
      <w:r w:rsidRPr="00075D36">
        <w:rPr>
          <w:b/>
          <w:bCs/>
        </w:rPr>
        <w:t xml:space="preserve"> </w:t>
      </w:r>
      <w:r>
        <w:rPr>
          <w:b/>
          <w:bCs/>
        </w:rPr>
        <w:t>to</w:t>
      </w:r>
      <w:r w:rsidRPr="00075D36">
        <w:rPr>
          <w:b/>
          <w:bCs/>
        </w:rPr>
        <w:t xml:space="preserve"> discuss solutions that involve only the serving/target network entities during a cell switch instance, such as eliminating the need to track the current RRC anchor </w:t>
      </w:r>
      <w:r>
        <w:rPr>
          <w:b/>
          <w:bCs/>
        </w:rPr>
        <w:t xml:space="preserve">by other candidate gNBs as </w:t>
      </w:r>
      <w:r w:rsidRPr="00075D36">
        <w:rPr>
          <w:b/>
          <w:bCs/>
        </w:rPr>
        <w:t>required by subsequent inter-gNB LTM with coupled cell/</w:t>
      </w:r>
      <w:r>
        <w:rPr>
          <w:b/>
          <w:bCs/>
        </w:rPr>
        <w:t xml:space="preserve">CU </w:t>
      </w:r>
      <w:r w:rsidRPr="00075D36">
        <w:rPr>
          <w:b/>
          <w:bCs/>
        </w:rPr>
        <w:t>anchor changes.</w:t>
      </w:r>
    </w:p>
    <w:p w14:paraId="29D0C0D7" w14:textId="4C51BECA" w:rsidR="00537BDE" w:rsidRPr="0064253F" w:rsidRDefault="00B07CD7" w:rsidP="00B07CD7">
      <w:pPr>
        <w:pStyle w:val="Heading3"/>
      </w:pPr>
      <w:r>
        <w:lastRenderedPageBreak/>
        <w:t>2.2</w:t>
      </w:r>
      <w:r w:rsidR="00537BDE" w:rsidRPr="0064253F">
        <w:t>.5</w:t>
      </w:r>
      <w:r w:rsidR="00537BDE" w:rsidRPr="0064253F">
        <w:tab/>
      </w:r>
      <w:r w:rsidR="00537BDE">
        <w:t>D</w:t>
      </w:r>
      <w:r w:rsidR="00537BDE" w:rsidRPr="0064253F">
        <w:t xml:space="preserve">ata forwarding </w:t>
      </w:r>
    </w:p>
    <w:p w14:paraId="03D15710" w14:textId="38BF592D" w:rsidR="00040C6E" w:rsidRDefault="00040C6E" w:rsidP="00040C6E">
      <w:r w:rsidRPr="00670C98">
        <w:t>As explained in [</w:t>
      </w:r>
      <w:r w:rsidRPr="00D159AE">
        <w:rPr>
          <w:b/>
          <w:bCs/>
          <w:highlight w:val="yellow"/>
        </w:rPr>
        <w:t>ZTE – R3-244055</w:t>
      </w:r>
      <w:r w:rsidRPr="00670C98">
        <w:t xml:space="preserve">], </w:t>
      </w:r>
      <w:r w:rsidRPr="00C2774C">
        <w:t>subsequent inter-gNB LTM with coupled cell/anchor changes requires each gNB to exchange data forwarding information per QoS flow and DRB mappings with every other gNB. This exchange could occur either at the very beginning or be spread out across the cell switches. In either case, a matrix of data forwarding tunnels among the candidate gNBs needs to be supported and maintained, resulting in quadratic complexity for tunnel information exchange, setup,</w:t>
      </w:r>
      <w:r>
        <w:t xml:space="preserve"> maintenance</w:t>
      </w:r>
      <w:r w:rsidRPr="00C2774C">
        <w:t xml:space="preserve"> and release. </w:t>
      </w:r>
      <w:r w:rsidR="00DF76FE">
        <w:t>RAN2</w:t>
      </w:r>
      <w:r w:rsidRPr="00C2774C">
        <w:t xml:space="preserve"> should pursue alternative mechanisms to avoid this complexity</w:t>
      </w:r>
      <w:r>
        <w:t xml:space="preserve">, which </w:t>
      </w:r>
      <w:r w:rsidRPr="004953C4">
        <w:t xml:space="preserve">counter-intuitively </w:t>
      </w:r>
      <w:r>
        <w:t>surpasses the complexity of L3 mobility</w:t>
      </w:r>
      <w:r w:rsidRPr="00670C98">
        <w:t>.</w:t>
      </w:r>
    </w:p>
    <w:p w14:paraId="1105AD53" w14:textId="77777777" w:rsidR="00040C6E" w:rsidRPr="00102D26" w:rsidRDefault="00040C6E" w:rsidP="00040C6E">
      <w:pPr>
        <w:rPr>
          <w:b/>
          <w:bCs/>
        </w:rPr>
      </w:pPr>
      <w:r>
        <w:rPr>
          <w:b/>
          <w:bCs/>
        </w:rPr>
        <w:t>Observation 5a: Complexity to handle [early] data forwarding for subsequent inter-gNB LTM should be comparable to that of inter-gNB L3 handover.</w:t>
      </w:r>
    </w:p>
    <w:p w14:paraId="21D6F896" w14:textId="77777777" w:rsidR="00040C6E" w:rsidRDefault="00040C6E" w:rsidP="00040C6E">
      <w:pPr>
        <w:rPr>
          <w:b/>
          <w:bCs/>
        </w:rPr>
      </w:pPr>
      <w:r>
        <w:rPr>
          <w:b/>
          <w:bCs/>
        </w:rPr>
        <w:t>Observation 5b: As noted by [ZTE – R3-244055], subsequent i</w:t>
      </w:r>
      <w:r w:rsidRPr="00BB6570">
        <w:rPr>
          <w:b/>
          <w:bCs/>
        </w:rPr>
        <w:t xml:space="preserve">nter-gNB LTM with coupled cell/anchor changes requires </w:t>
      </w:r>
      <w:r>
        <w:rPr>
          <w:b/>
          <w:bCs/>
        </w:rPr>
        <w:t xml:space="preserve">each </w:t>
      </w:r>
      <w:r w:rsidRPr="00102D26">
        <w:rPr>
          <w:b/>
          <w:bCs/>
        </w:rPr>
        <w:t>gNB to exchange data forwarding information per QoS flow and DRB mappings with every other gNB</w:t>
      </w:r>
      <w:r>
        <w:rPr>
          <w:b/>
          <w:bCs/>
        </w:rPr>
        <w:t>.</w:t>
      </w:r>
    </w:p>
    <w:p w14:paraId="4F0B4525" w14:textId="77777777" w:rsidR="00040C6E" w:rsidRPr="00ED20C7" w:rsidRDefault="00040C6E" w:rsidP="00040C6E">
      <w:pPr>
        <w:rPr>
          <w:b/>
          <w:bCs/>
          <w:lang w:val="en-US"/>
        </w:rPr>
      </w:pPr>
      <w:r>
        <w:rPr>
          <w:b/>
          <w:bCs/>
        </w:rPr>
        <w:t xml:space="preserve">Observation 5c: </w:t>
      </w:r>
      <w:r w:rsidRPr="00ED20C7">
        <w:rPr>
          <w:b/>
          <w:bCs/>
          <w:lang w:val="en-US"/>
        </w:rPr>
        <w:t xml:space="preserve">The complexity of handling </w:t>
      </w:r>
      <w:r>
        <w:rPr>
          <w:b/>
          <w:bCs/>
          <w:lang w:val="en-US"/>
        </w:rPr>
        <w:t xml:space="preserve">[early] </w:t>
      </w:r>
      <w:r w:rsidRPr="00ED20C7">
        <w:rPr>
          <w:b/>
          <w:bCs/>
          <w:lang w:val="en-US"/>
        </w:rPr>
        <w:t>data forwarding for subsequent inter-gNB LTM with coupled cell/anchor changes is significantly higher compared to L3 mobility:</w:t>
      </w:r>
    </w:p>
    <w:p w14:paraId="7E686E2F" w14:textId="77777777" w:rsidR="00040C6E" w:rsidRPr="00ED20C7" w:rsidRDefault="00040C6E" w:rsidP="00040C6E">
      <w:pPr>
        <w:pStyle w:val="ListParagraph"/>
        <w:numPr>
          <w:ilvl w:val="0"/>
          <w:numId w:val="26"/>
        </w:numPr>
        <w:rPr>
          <w:b/>
          <w:bCs/>
        </w:rPr>
      </w:pPr>
      <w:r w:rsidRPr="00ED20C7">
        <w:rPr>
          <w:b/>
          <w:bCs/>
        </w:rPr>
        <w:t>A ‘matrix’ of data forwarding tunnels per QoS flow/DRB must be supported, including tunnel information exchange, setup, maintenance, and release.</w:t>
      </w:r>
    </w:p>
    <w:p w14:paraId="13B55C5C" w14:textId="12F664A6" w:rsidR="00537BDE" w:rsidRDefault="00040C6E" w:rsidP="00040C6E">
      <w:pPr>
        <w:rPr>
          <w:b/>
          <w:bCs/>
        </w:rPr>
      </w:pPr>
      <w:r>
        <w:rPr>
          <w:b/>
          <w:bCs/>
        </w:rPr>
        <w:t xml:space="preserve">Proposal 5: </w:t>
      </w:r>
      <w:r w:rsidR="00DF76FE">
        <w:rPr>
          <w:b/>
          <w:bCs/>
        </w:rPr>
        <w:t>RAN2</w:t>
      </w:r>
      <w:r w:rsidRPr="00DE37E0">
        <w:rPr>
          <w:b/>
          <w:bCs/>
        </w:rPr>
        <w:t xml:space="preserve"> </w:t>
      </w:r>
      <w:r>
        <w:rPr>
          <w:b/>
          <w:bCs/>
        </w:rPr>
        <w:t>has to</w:t>
      </w:r>
      <w:r w:rsidRPr="00DE37E0">
        <w:rPr>
          <w:b/>
          <w:bCs/>
        </w:rPr>
        <w:t xml:space="preserve"> discuss solutions that avoid complexities in handling early data forwarding that surpass those of L3 mobility, as would be introduced by subsequent inter-gNB LTM with coupled cell/CU anchor changes</w:t>
      </w:r>
      <w:r>
        <w:rPr>
          <w:b/>
          <w:bCs/>
        </w:rPr>
        <w:t>.</w:t>
      </w:r>
    </w:p>
    <w:p w14:paraId="2FA4F6FC" w14:textId="65D9D565" w:rsidR="00537BDE" w:rsidRDefault="00B07CD7" w:rsidP="00B07CD7">
      <w:pPr>
        <w:pStyle w:val="Heading3"/>
      </w:pPr>
      <w:r>
        <w:t>2.2</w:t>
      </w:r>
      <w:r w:rsidR="00537BDE">
        <w:t>.6</w:t>
      </w:r>
      <w:r w:rsidR="00537BDE">
        <w:tab/>
        <w:t>UE association among candidate gNBs</w:t>
      </w:r>
    </w:p>
    <w:p w14:paraId="0EB955B8" w14:textId="77777777" w:rsidR="00144C7C" w:rsidRDefault="00144C7C" w:rsidP="00144C7C">
      <w:pPr>
        <w:rPr>
          <w:lang w:val="en-US"/>
        </w:rPr>
      </w:pPr>
      <w:r w:rsidRPr="00D84660">
        <w:rPr>
          <w:lang w:val="en-US"/>
        </w:rPr>
        <w:t xml:space="preserve">During the initial LTM preparation, the serving gNB establishes a UE association with each candidate gNB. </w:t>
      </w:r>
      <w:r>
        <w:rPr>
          <w:lang w:val="en-US"/>
        </w:rPr>
        <w:t>At this point, it is not necessary for the candidate gNBs to have pairwise UE associations with each other. However, a</w:t>
      </w:r>
      <w:r w:rsidRPr="00D84660">
        <w:rPr>
          <w:lang w:val="en-US"/>
        </w:rPr>
        <w:t>fter the first inter-gNB cell switch,</w:t>
      </w:r>
      <w:r>
        <w:rPr>
          <w:lang w:val="en-US"/>
        </w:rPr>
        <w:t xml:space="preserve"> this</w:t>
      </w:r>
      <w:r w:rsidRPr="00D84660">
        <w:rPr>
          <w:lang w:val="en-US"/>
        </w:rPr>
        <w:t xml:space="preserve"> </w:t>
      </w:r>
      <w:r>
        <w:rPr>
          <w:lang w:val="en-US"/>
        </w:rPr>
        <w:t>target</w:t>
      </w:r>
      <w:r w:rsidRPr="00D84660">
        <w:rPr>
          <w:lang w:val="en-US"/>
        </w:rPr>
        <w:t xml:space="preserve"> gNB</w:t>
      </w:r>
      <w:r>
        <w:rPr>
          <w:lang w:val="en-US"/>
        </w:rPr>
        <w:t xml:space="preserve"> – which was a prior candidate gNB - needs to be able to </w:t>
      </w:r>
      <w:r w:rsidRPr="00D84660">
        <w:rPr>
          <w:lang w:val="en-US"/>
        </w:rPr>
        <w:t xml:space="preserve">communicate with </w:t>
      </w:r>
      <w:r>
        <w:rPr>
          <w:lang w:val="en-US"/>
        </w:rPr>
        <w:t>all other candidate gNBs on behalf of this UE. This is not possible unless the target gNB has pairwise UE associations with the other candidate gNBs. However, it is not clear how the target gNB establishes an UE association with another candidate gNB for this UE since these two gNBs have no common reference for this UE. Further, since subsequent handover can occur in any sequence, pairwise UE associations may be needed across all candidate gNBs.</w:t>
      </w:r>
    </w:p>
    <w:p w14:paraId="771A20DF" w14:textId="77777777" w:rsidR="00144C7C" w:rsidRPr="008B731D" w:rsidRDefault="00144C7C" w:rsidP="00144C7C">
      <w:pPr>
        <w:rPr>
          <w:b/>
          <w:bCs/>
          <w:lang w:val="en-US"/>
        </w:rPr>
      </w:pPr>
      <w:r w:rsidRPr="008B731D">
        <w:rPr>
          <w:b/>
          <w:bCs/>
          <w:lang w:val="en-US"/>
        </w:rPr>
        <w:t xml:space="preserve">Observation 6a: After each inter-gNB cell switch, the target gNB needs to have pairwise UE associations with all candidate gNBs. </w:t>
      </w:r>
    </w:p>
    <w:p w14:paraId="406C1195" w14:textId="77777777" w:rsidR="00144C7C" w:rsidRDefault="00144C7C" w:rsidP="00144C7C">
      <w:pPr>
        <w:rPr>
          <w:b/>
          <w:bCs/>
          <w:lang w:val="en-US"/>
        </w:rPr>
      </w:pPr>
      <w:r w:rsidRPr="008B731D">
        <w:rPr>
          <w:b/>
          <w:bCs/>
          <w:lang w:val="en-US"/>
        </w:rPr>
        <w:t>Observation 6b: It is not clear how the target gNB establishes a UE association with a candidate gNB for this UE since these two gNBs have no common reference for this UE.</w:t>
      </w:r>
    </w:p>
    <w:p w14:paraId="0CEB63AA" w14:textId="77777777" w:rsidR="00144C7C" w:rsidRPr="00D84660" w:rsidRDefault="00144C7C" w:rsidP="00144C7C">
      <w:pPr>
        <w:rPr>
          <w:lang w:val="en-US"/>
        </w:rPr>
      </w:pPr>
      <w:r w:rsidRPr="00D84660">
        <w:rPr>
          <w:lang w:val="en-US"/>
        </w:rPr>
        <w:t xml:space="preserve">A similar issue arose in R18 mobile IAB with separate donors for mIAB-MT and mIAB-DU, where the BAP address of the mIAB-MT was used as an alternative means to create the UE association </w:t>
      </w:r>
      <w:r>
        <w:rPr>
          <w:lang w:val="en-US"/>
        </w:rPr>
        <w:t>among</w:t>
      </w:r>
      <w:r w:rsidRPr="00D84660">
        <w:rPr>
          <w:lang w:val="en-US"/>
        </w:rPr>
        <w:t xml:space="preserve"> the mIAB-node’s donors.</w:t>
      </w:r>
      <w:r>
        <w:rPr>
          <w:lang w:val="en-US"/>
        </w:rPr>
        <w:t xml:space="preserve"> For Rel-19 LTM, similar solutions may have to be considered.</w:t>
      </w:r>
      <w:r w:rsidRPr="00D84660">
        <w:rPr>
          <w:lang w:val="en-US"/>
        </w:rPr>
        <w:t xml:space="preserve"> </w:t>
      </w:r>
    </w:p>
    <w:p w14:paraId="3D5B1EC4" w14:textId="77777777" w:rsidR="00144C7C" w:rsidRDefault="00144C7C" w:rsidP="00144C7C">
      <w:pPr>
        <w:rPr>
          <w:b/>
          <w:bCs/>
        </w:rPr>
      </w:pPr>
      <w:r>
        <w:rPr>
          <w:b/>
          <w:bCs/>
        </w:rPr>
        <w:t>Observation 6c: Rel-19 LTM could leverage solutions established for mobile IAB to create UE association between target gNB and candidate gNB.</w:t>
      </w:r>
    </w:p>
    <w:p w14:paraId="6BB80CE8" w14:textId="735EB027" w:rsidR="00144C7C" w:rsidRDefault="00144C7C" w:rsidP="00144C7C">
      <w:r>
        <w:t xml:space="preserve">This issue needs to be discussed by </w:t>
      </w:r>
      <w:r w:rsidR="00DF76FE">
        <w:t>RAN2</w:t>
      </w:r>
      <w:r>
        <w:t>.</w:t>
      </w:r>
    </w:p>
    <w:p w14:paraId="0ED93FE5" w14:textId="08858AB2" w:rsidR="00537BDE" w:rsidRPr="005C084D" w:rsidRDefault="00144C7C" w:rsidP="00144C7C">
      <w:pPr>
        <w:rPr>
          <w:b/>
          <w:bCs/>
        </w:rPr>
      </w:pPr>
      <w:r>
        <w:rPr>
          <w:b/>
          <w:bCs/>
        </w:rPr>
        <w:t xml:space="preserve">Proposal 6: To establish the necessary pairwise UE associations between target gNB and candidate gNBs after cell switch, </w:t>
      </w:r>
      <w:r w:rsidR="00DF76FE">
        <w:rPr>
          <w:b/>
          <w:bCs/>
        </w:rPr>
        <w:t>RAN2</w:t>
      </w:r>
      <w:r>
        <w:rPr>
          <w:b/>
          <w:bCs/>
        </w:rPr>
        <w:t xml:space="preserve"> to consider reusing solutions introduced for mobile IAB.</w:t>
      </w:r>
      <w:r w:rsidR="00537BDE">
        <w:rPr>
          <w:b/>
          <w:bCs/>
        </w:rPr>
        <w:t xml:space="preserve"> </w:t>
      </w:r>
    </w:p>
    <w:p w14:paraId="3F74EF03" w14:textId="5596A94B" w:rsidR="00537BDE" w:rsidRDefault="00B07CD7" w:rsidP="00B07CD7">
      <w:pPr>
        <w:pStyle w:val="Heading3"/>
      </w:pPr>
      <w:r>
        <w:t>2.2</w:t>
      </w:r>
      <w:r w:rsidR="00537BDE">
        <w:t>.7</w:t>
      </w:r>
      <w:r w:rsidR="00537BDE">
        <w:tab/>
      </w:r>
      <w:r w:rsidR="00537BDE" w:rsidRPr="00755C15">
        <w:t>Race conditions and RLF</w:t>
      </w:r>
    </w:p>
    <w:p w14:paraId="341DBFC1" w14:textId="77777777" w:rsidR="00770A01" w:rsidRDefault="00770A01" w:rsidP="00770A01">
      <w:r w:rsidRPr="00FA4F6C">
        <w:rPr>
          <w:highlight w:val="cyan"/>
          <w:lang w:val="en-US"/>
        </w:rPr>
        <w:t>One example of race conditions</w:t>
      </w:r>
      <w:r>
        <w:rPr>
          <w:lang w:val="en-US"/>
        </w:rPr>
        <w:t xml:space="preserve"> is brought up by </w:t>
      </w:r>
      <w:r w:rsidRPr="00746654">
        <w:t>[</w:t>
      </w:r>
      <w:r w:rsidRPr="00746654">
        <w:rPr>
          <w:b/>
          <w:bCs/>
          <w:highlight w:val="yellow"/>
        </w:rPr>
        <w:t>Nokia – R2-2407073</w:t>
      </w:r>
      <w:r w:rsidRPr="00746654">
        <w:t>]</w:t>
      </w:r>
      <w:r>
        <w:t>:</w:t>
      </w:r>
    </w:p>
    <w:p w14:paraId="745212C5" w14:textId="77777777" w:rsidR="00770A01" w:rsidRDefault="00770A01" w:rsidP="00770A01">
      <w:pPr>
        <w:pStyle w:val="ListParagraph"/>
        <w:numPr>
          <w:ilvl w:val="0"/>
          <w:numId w:val="26"/>
        </w:numPr>
        <w:rPr>
          <w:lang w:val="en-US"/>
        </w:rPr>
      </w:pPr>
      <w:r>
        <w:rPr>
          <w:lang w:val="en-US"/>
        </w:rPr>
        <w:t>UE performs a first inter-gNB cell switch from gNB1 to gNB2</w:t>
      </w:r>
    </w:p>
    <w:p w14:paraId="0BA71099" w14:textId="77777777" w:rsidR="00770A01" w:rsidRDefault="00770A01" w:rsidP="00770A01">
      <w:pPr>
        <w:pStyle w:val="ListParagraph"/>
        <w:numPr>
          <w:ilvl w:val="0"/>
          <w:numId w:val="26"/>
        </w:numPr>
        <w:rPr>
          <w:lang w:val="en-US"/>
        </w:rPr>
      </w:pPr>
      <w:r>
        <w:rPr>
          <w:lang w:val="en-US"/>
        </w:rPr>
        <w:t>gNB2 initiates a path switch procedure towards the CN</w:t>
      </w:r>
    </w:p>
    <w:p w14:paraId="233468F8" w14:textId="77777777" w:rsidR="00770A01" w:rsidRDefault="00770A01" w:rsidP="00770A01">
      <w:pPr>
        <w:pStyle w:val="ListParagraph"/>
        <w:numPr>
          <w:ilvl w:val="0"/>
          <w:numId w:val="26"/>
        </w:numPr>
        <w:rPr>
          <w:lang w:val="en-US"/>
        </w:rPr>
      </w:pPr>
      <w:r>
        <w:rPr>
          <w:lang w:val="en-US"/>
        </w:rPr>
        <w:t>While the path switch procedure is ongoing, the UE’s serving link to gNB2 deteriorates</w:t>
      </w:r>
    </w:p>
    <w:p w14:paraId="2CABAC17" w14:textId="77777777" w:rsidR="00770A01" w:rsidRDefault="00770A01" w:rsidP="00770A01">
      <w:pPr>
        <w:pStyle w:val="ListParagraph"/>
        <w:numPr>
          <w:ilvl w:val="0"/>
          <w:numId w:val="26"/>
        </w:numPr>
        <w:rPr>
          <w:lang w:val="en-US"/>
        </w:rPr>
      </w:pPr>
      <w:r>
        <w:rPr>
          <w:lang w:val="en-US"/>
        </w:rPr>
        <w:t>A problem arises:</w:t>
      </w:r>
    </w:p>
    <w:p w14:paraId="50F5B875" w14:textId="77777777" w:rsidR="00770A01" w:rsidRDefault="00770A01" w:rsidP="00770A01">
      <w:pPr>
        <w:pStyle w:val="ListParagraph"/>
        <w:numPr>
          <w:ilvl w:val="1"/>
          <w:numId w:val="26"/>
        </w:numPr>
        <w:rPr>
          <w:lang w:val="en-US"/>
        </w:rPr>
      </w:pPr>
      <w:r>
        <w:rPr>
          <w:lang w:val="en-US"/>
        </w:rPr>
        <w:lastRenderedPageBreak/>
        <w:t xml:space="preserve">gNB2-DU cannot trigger a subsequent inter-gNB cell switch prior to finishing the NG path switch since the UE and the NW may </w:t>
      </w:r>
      <w:r w:rsidRPr="003004C2">
        <w:t>become out of sync on the current active configuration, requiring the UE to reestablish its connection</w:t>
      </w:r>
      <w:r>
        <w:t>.</w:t>
      </w:r>
      <w:r>
        <w:rPr>
          <w:lang w:val="en-US"/>
        </w:rPr>
        <w:t xml:space="preserve"> </w:t>
      </w:r>
    </w:p>
    <w:p w14:paraId="7DB252FE" w14:textId="77777777" w:rsidR="00770A01" w:rsidRPr="001D04A1" w:rsidRDefault="00770A01" w:rsidP="00770A01">
      <w:pPr>
        <w:pStyle w:val="ListParagraph"/>
        <w:numPr>
          <w:ilvl w:val="1"/>
          <w:numId w:val="26"/>
        </w:numPr>
        <w:rPr>
          <w:lang w:val="en-US"/>
        </w:rPr>
      </w:pPr>
      <w:r>
        <w:rPr>
          <w:lang w:val="en-US"/>
        </w:rPr>
        <w:t>gNB2-DU cannot defer the subsequent inter-gNB cell switch since the UE may go into RLF</w:t>
      </w:r>
    </w:p>
    <w:p w14:paraId="3D26C918" w14:textId="77777777" w:rsidR="00770A01" w:rsidRDefault="00770A01" w:rsidP="00770A01">
      <w:pPr>
        <w:rPr>
          <w:lang w:val="en-US"/>
        </w:rPr>
      </w:pPr>
      <w:r w:rsidRPr="00FA4F6C">
        <w:rPr>
          <w:highlight w:val="cyan"/>
          <w:lang w:val="en-US"/>
        </w:rPr>
        <w:t>Another example of race condition:</w:t>
      </w:r>
    </w:p>
    <w:p w14:paraId="13FD6A13" w14:textId="77777777" w:rsidR="00770A01" w:rsidRDefault="00770A01" w:rsidP="00770A01">
      <w:pPr>
        <w:pStyle w:val="ListParagraph"/>
        <w:numPr>
          <w:ilvl w:val="0"/>
          <w:numId w:val="26"/>
        </w:numPr>
        <w:rPr>
          <w:lang w:val="en-US"/>
        </w:rPr>
      </w:pPr>
      <w:r>
        <w:rPr>
          <w:lang w:val="en-US"/>
        </w:rPr>
        <w:t>UE is connected to gNB1</w:t>
      </w:r>
    </w:p>
    <w:p w14:paraId="7BDB11E5" w14:textId="77777777" w:rsidR="00770A01" w:rsidRDefault="00770A01" w:rsidP="00770A01">
      <w:pPr>
        <w:pStyle w:val="ListParagraph"/>
        <w:numPr>
          <w:ilvl w:val="0"/>
          <w:numId w:val="26"/>
        </w:numPr>
        <w:rPr>
          <w:lang w:val="en-US"/>
        </w:rPr>
      </w:pPr>
      <w:r>
        <w:rPr>
          <w:lang w:val="en-US"/>
        </w:rPr>
        <w:t>gNB1-CU is re-preparing AS security information with the candidate gNBs</w:t>
      </w:r>
    </w:p>
    <w:p w14:paraId="1E4A8AD6" w14:textId="77777777" w:rsidR="00770A01" w:rsidRDefault="00770A01" w:rsidP="00770A01">
      <w:pPr>
        <w:pStyle w:val="ListParagraph"/>
        <w:numPr>
          <w:ilvl w:val="0"/>
          <w:numId w:val="26"/>
        </w:numPr>
        <w:rPr>
          <w:lang w:val="en-US"/>
        </w:rPr>
      </w:pPr>
      <w:r>
        <w:rPr>
          <w:lang w:val="en-US"/>
        </w:rPr>
        <w:t>While the Xn re-preparation procedure is ongoing, the UE’s serving link to gNB1 deteriorates</w:t>
      </w:r>
    </w:p>
    <w:p w14:paraId="2CBCE4F9" w14:textId="77777777" w:rsidR="00770A01" w:rsidRDefault="00770A01" w:rsidP="00770A01">
      <w:pPr>
        <w:pStyle w:val="ListParagraph"/>
        <w:numPr>
          <w:ilvl w:val="0"/>
          <w:numId w:val="26"/>
        </w:numPr>
        <w:rPr>
          <w:lang w:val="en-US"/>
        </w:rPr>
      </w:pPr>
      <w:r>
        <w:rPr>
          <w:lang w:val="en-US"/>
        </w:rPr>
        <w:t>A problem arises:</w:t>
      </w:r>
    </w:p>
    <w:p w14:paraId="65A8E4E5" w14:textId="77777777" w:rsidR="00770A01" w:rsidRPr="001D04A1" w:rsidRDefault="00770A01" w:rsidP="00770A01">
      <w:pPr>
        <w:pStyle w:val="ListParagraph"/>
        <w:numPr>
          <w:ilvl w:val="1"/>
          <w:numId w:val="26"/>
        </w:numPr>
        <w:rPr>
          <w:lang w:val="en-US"/>
        </w:rPr>
      </w:pPr>
      <w:r>
        <w:rPr>
          <w:lang w:val="en-US"/>
        </w:rPr>
        <w:t xml:space="preserve">gNB1-DU cannot trigger a subsequent inter-gNB cell switch prior to finishing the Xn re-preparation procedure since the UE and the NW may </w:t>
      </w:r>
      <w:r w:rsidRPr="003004C2">
        <w:t>become out of sync on the current active configuration, requiring the UE to reestablish its connection</w:t>
      </w:r>
    </w:p>
    <w:p w14:paraId="1B620720" w14:textId="77777777" w:rsidR="00770A01" w:rsidRPr="00FA4F6C" w:rsidRDefault="00770A01" w:rsidP="00770A01">
      <w:pPr>
        <w:pStyle w:val="ListParagraph"/>
        <w:numPr>
          <w:ilvl w:val="1"/>
          <w:numId w:val="26"/>
        </w:numPr>
        <w:rPr>
          <w:lang w:val="en-US"/>
        </w:rPr>
      </w:pPr>
      <w:r>
        <w:rPr>
          <w:lang w:val="en-US"/>
        </w:rPr>
        <w:t>gNB1-DU cannot defer the subsequent inter-gNB cell switch since the UE may go into RLF</w:t>
      </w:r>
    </w:p>
    <w:p w14:paraId="1AB8199D" w14:textId="77777777" w:rsidR="00770A01" w:rsidRDefault="00770A01" w:rsidP="00770A01">
      <w:pPr>
        <w:rPr>
          <w:b/>
          <w:bCs/>
        </w:rPr>
      </w:pPr>
      <w:r>
        <w:rPr>
          <w:b/>
          <w:bCs/>
        </w:rPr>
        <w:t>Observation 7a: S</w:t>
      </w:r>
      <w:r w:rsidRPr="00773423">
        <w:rPr>
          <w:b/>
          <w:bCs/>
        </w:rPr>
        <w:t>ubsequent inter-gNB LTM with coupled cell/anchor changes suffers from race conditions</w:t>
      </w:r>
      <w:r>
        <w:rPr>
          <w:b/>
          <w:bCs/>
        </w:rPr>
        <w:t>:</w:t>
      </w:r>
    </w:p>
    <w:p w14:paraId="23BB5E59" w14:textId="77777777" w:rsidR="00770A01" w:rsidRDefault="00770A01" w:rsidP="00770A01">
      <w:pPr>
        <w:pStyle w:val="ListParagraph"/>
        <w:numPr>
          <w:ilvl w:val="0"/>
          <w:numId w:val="26"/>
        </w:numPr>
        <w:rPr>
          <w:b/>
          <w:bCs/>
        </w:rPr>
      </w:pPr>
      <w:r>
        <w:rPr>
          <w:b/>
          <w:bCs/>
        </w:rPr>
        <w:t>B</w:t>
      </w:r>
      <w:r w:rsidRPr="00803C8B">
        <w:rPr>
          <w:b/>
          <w:bCs/>
        </w:rPr>
        <w:t>etween Xn LTM preparation before the cell switch</w:t>
      </w:r>
      <w:r>
        <w:rPr>
          <w:b/>
          <w:bCs/>
        </w:rPr>
        <w:t xml:space="preserve"> and</w:t>
      </w:r>
      <w:r w:rsidRPr="00803C8B">
        <w:rPr>
          <w:b/>
          <w:bCs/>
        </w:rPr>
        <w:t xml:space="preserve"> MAC-CE-based triggering of the cell switch</w:t>
      </w:r>
    </w:p>
    <w:p w14:paraId="661F4CA7" w14:textId="77777777" w:rsidR="00770A01" w:rsidRPr="00803C8B" w:rsidRDefault="00770A01" w:rsidP="00770A01">
      <w:pPr>
        <w:pStyle w:val="ListParagraph"/>
        <w:numPr>
          <w:ilvl w:val="0"/>
          <w:numId w:val="26"/>
        </w:numPr>
        <w:rPr>
          <w:b/>
          <w:bCs/>
        </w:rPr>
      </w:pPr>
      <w:r>
        <w:rPr>
          <w:b/>
          <w:bCs/>
        </w:rPr>
        <w:t xml:space="preserve">Between </w:t>
      </w:r>
      <w:r w:rsidRPr="00803C8B">
        <w:rPr>
          <w:b/>
          <w:bCs/>
        </w:rPr>
        <w:t>MAC-CE-based triggering</w:t>
      </w:r>
      <w:r>
        <w:rPr>
          <w:b/>
          <w:bCs/>
        </w:rPr>
        <w:t xml:space="preserve"> of the cell switch</w:t>
      </w:r>
      <w:r w:rsidRPr="00803C8B">
        <w:rPr>
          <w:b/>
          <w:bCs/>
        </w:rPr>
        <w:t xml:space="preserve"> and NG path switch procedure after the cell switch</w:t>
      </w:r>
      <w:r>
        <w:rPr>
          <w:b/>
          <w:bCs/>
        </w:rPr>
        <w:t>, as noted by [Nokia – R2-2407073]</w:t>
      </w:r>
      <w:r w:rsidRPr="00803C8B">
        <w:rPr>
          <w:b/>
          <w:bCs/>
        </w:rPr>
        <w:t>.</w:t>
      </w:r>
    </w:p>
    <w:p w14:paraId="59CC9814" w14:textId="77777777" w:rsidR="00770A01" w:rsidRPr="002E5523" w:rsidRDefault="00770A01" w:rsidP="00770A01">
      <w:r w:rsidRPr="003004C2">
        <w:t xml:space="preserve">Ignoring these race conditions has serious </w:t>
      </w:r>
      <w:r>
        <w:t>consequences</w:t>
      </w:r>
      <w:r w:rsidRPr="003004C2">
        <w:t>. For instance, the UE and the NW can become out of sync on the current active configuration, requiring the UE to reestablish its connection.</w:t>
      </w:r>
    </w:p>
    <w:p w14:paraId="18F3294F" w14:textId="77777777" w:rsidR="00770A01" w:rsidRPr="00ED5485" w:rsidRDefault="00770A01" w:rsidP="00770A01">
      <w:pPr>
        <w:rPr>
          <w:lang w:val="en-US"/>
        </w:rPr>
      </w:pPr>
      <w:r w:rsidRPr="00ED5485">
        <w:rPr>
          <w:lang w:val="en-US"/>
        </w:rPr>
        <w:t>On the other hand, handling these race conditions is complex and can also have negative outcomes. For instance:</w:t>
      </w:r>
    </w:p>
    <w:p w14:paraId="438480B5" w14:textId="77777777" w:rsidR="00770A01" w:rsidRPr="00ED5485" w:rsidRDefault="00770A01" w:rsidP="00770A01">
      <w:pPr>
        <w:pStyle w:val="ListParagraph"/>
        <w:numPr>
          <w:ilvl w:val="0"/>
          <w:numId w:val="26"/>
        </w:numPr>
      </w:pPr>
      <w:r w:rsidRPr="00ED5485">
        <w:t>Deferring the triggering of the subsequent inter-gNB cell switch may lead to RLF in case of wireless link degradation.</w:t>
      </w:r>
    </w:p>
    <w:p w14:paraId="4D4A84C2" w14:textId="77777777" w:rsidR="00770A01" w:rsidRPr="00ED5485" w:rsidRDefault="00770A01" w:rsidP="00770A01">
      <w:pPr>
        <w:pStyle w:val="ListParagraph"/>
        <w:numPr>
          <w:ilvl w:val="0"/>
          <w:numId w:val="26"/>
        </w:numPr>
      </w:pPr>
      <w:r w:rsidRPr="00ED5485">
        <w:t>Deferring the triggering of the subsequent inter-gNB cell switch until an Xn LTM preparation or NG path switch procedure conclude</w:t>
      </w:r>
      <w:r>
        <w:t>d</w:t>
      </w:r>
      <w:r w:rsidRPr="00ED5485">
        <w:t xml:space="preserve"> implies there will be a dependency between sending a MAC CE and performing an Xn or NG </w:t>
      </w:r>
      <w:r>
        <w:t xml:space="preserve">signaling </w:t>
      </w:r>
      <w:r w:rsidRPr="00ED5485">
        <w:t xml:space="preserve">handshake. This requires complex backhaul signaling to indicate to the gNB-DU when it should stop or resume LTM triggering based on ongoing Xn/NG procedures. The complex backhaul signaling may not fully resolve the issue </w:t>
      </w:r>
      <w:r>
        <w:t>because</w:t>
      </w:r>
      <w:r w:rsidRPr="00ED5485">
        <w:t xml:space="preserve"> sending a MAC CE by the gNB-DU is much more dynamic compared to slower Xn or NG </w:t>
      </w:r>
      <w:r>
        <w:t xml:space="preserve">signalling </w:t>
      </w:r>
      <w:r w:rsidRPr="00ED5485">
        <w:t>procedures.</w:t>
      </w:r>
    </w:p>
    <w:p w14:paraId="3ED3DA9F" w14:textId="77777777" w:rsidR="00770A01" w:rsidRPr="006C4B2A" w:rsidRDefault="00770A01" w:rsidP="00770A01">
      <w:pPr>
        <w:rPr>
          <w:b/>
          <w:bCs/>
          <w:lang w:val="en-US"/>
        </w:rPr>
      </w:pPr>
      <w:r>
        <w:rPr>
          <w:b/>
          <w:bCs/>
        </w:rPr>
        <w:t xml:space="preserve">Observation 7b: </w:t>
      </w:r>
      <w:r w:rsidRPr="006C4B2A">
        <w:rPr>
          <w:b/>
          <w:bCs/>
          <w:lang w:val="en-US"/>
        </w:rPr>
        <w:t>Race conditions for subsequent inter-gNB LTM with coupled cell/anchor changes result in one of two outcomes:</w:t>
      </w:r>
    </w:p>
    <w:p w14:paraId="6076DEED" w14:textId="77777777" w:rsidR="00770A01" w:rsidRPr="006C4B2A" w:rsidRDefault="00770A01" w:rsidP="00770A01">
      <w:pPr>
        <w:pStyle w:val="ListParagraph"/>
        <w:numPr>
          <w:ilvl w:val="0"/>
          <w:numId w:val="26"/>
        </w:numPr>
        <w:rPr>
          <w:b/>
          <w:bCs/>
        </w:rPr>
      </w:pPr>
      <w:r w:rsidRPr="006C4B2A">
        <w:rPr>
          <w:b/>
          <w:bCs/>
        </w:rPr>
        <w:t>If ignored, the UE may need to reestablish its connection due to a configuration mismatch.</w:t>
      </w:r>
    </w:p>
    <w:p w14:paraId="4B5309C8" w14:textId="77777777" w:rsidR="00770A01" w:rsidRPr="006C4B2A" w:rsidRDefault="00770A01" w:rsidP="00770A01">
      <w:pPr>
        <w:pStyle w:val="ListParagraph"/>
        <w:numPr>
          <w:ilvl w:val="0"/>
          <w:numId w:val="26"/>
        </w:numPr>
        <w:rPr>
          <w:b/>
          <w:bCs/>
        </w:rPr>
      </w:pPr>
      <w:r w:rsidRPr="006C4B2A">
        <w:rPr>
          <w:b/>
          <w:bCs/>
        </w:rPr>
        <w:t>If handled, the UE’s subsequent cell switch may be deferred, leading to RLF</w:t>
      </w:r>
      <w:r>
        <w:rPr>
          <w:b/>
          <w:bCs/>
        </w:rPr>
        <w:t xml:space="preserve"> due to source link degradation</w:t>
      </w:r>
      <w:r w:rsidRPr="006C4B2A">
        <w:rPr>
          <w:b/>
          <w:bCs/>
        </w:rPr>
        <w:t>.</w:t>
      </w:r>
    </w:p>
    <w:p w14:paraId="4BAB15C6" w14:textId="77777777" w:rsidR="00770A01" w:rsidRPr="00593F78" w:rsidRDefault="00770A01" w:rsidP="00770A01">
      <w:pPr>
        <w:rPr>
          <w:b/>
          <w:bCs/>
        </w:rPr>
      </w:pPr>
      <w:r>
        <w:rPr>
          <w:b/>
          <w:bCs/>
        </w:rPr>
        <w:t xml:space="preserve">Observation 7c: </w:t>
      </w:r>
      <w:r w:rsidRPr="00BE6FA9">
        <w:rPr>
          <w:b/>
          <w:bCs/>
        </w:rPr>
        <w:t xml:space="preserve">Handling race conditions between issuing a MAC CE by one network </w:t>
      </w:r>
      <w:r>
        <w:rPr>
          <w:b/>
          <w:bCs/>
        </w:rPr>
        <w:t>node</w:t>
      </w:r>
      <w:r w:rsidRPr="00BE6FA9">
        <w:rPr>
          <w:b/>
          <w:bCs/>
        </w:rPr>
        <w:t xml:space="preserve"> and performing an Xn/NG procedure by another</w:t>
      </w:r>
      <w:r>
        <w:rPr>
          <w:b/>
          <w:bCs/>
        </w:rPr>
        <w:t xml:space="preserve"> network node</w:t>
      </w:r>
      <w:r w:rsidRPr="00BE6FA9">
        <w:rPr>
          <w:b/>
          <w:bCs/>
        </w:rPr>
        <w:t xml:space="preserve"> requires complex backhaul signaling and may not be fully resolvable due to the differing rates of dynamicity of the racing procedures</w:t>
      </w:r>
      <w:r w:rsidRPr="006C75F4">
        <w:rPr>
          <w:b/>
          <w:bCs/>
        </w:rPr>
        <w:t>.</w:t>
      </w:r>
      <w:r>
        <w:rPr>
          <w:b/>
          <w:bCs/>
          <w:lang w:val="en-US"/>
        </w:rPr>
        <w:t xml:space="preserve"> </w:t>
      </w:r>
    </w:p>
    <w:p w14:paraId="7D6F17C8" w14:textId="77777777" w:rsidR="00770A01" w:rsidRDefault="00770A01" w:rsidP="00770A01">
      <w:r w:rsidRPr="003355A1">
        <w:t>This implies subsequent inter-gNB LTM with coupled cell/anchor changes fails to meet the robustness requirement for any UE mobility. It also introduces complex dependencies on actions carried out by separate NW entities and renders subsequent mobility infeasible.</w:t>
      </w:r>
    </w:p>
    <w:p w14:paraId="29F03F1B" w14:textId="0F2D4750" w:rsidR="00770A01" w:rsidRDefault="00770A01" w:rsidP="00770A01">
      <w:pPr>
        <w:rPr>
          <w:b/>
          <w:bCs/>
        </w:rPr>
      </w:pPr>
      <w:r>
        <w:rPr>
          <w:b/>
          <w:bCs/>
        </w:rPr>
        <w:t xml:space="preserve">Proposal 7a: </w:t>
      </w:r>
      <w:r w:rsidR="00DF76FE">
        <w:rPr>
          <w:b/>
          <w:bCs/>
        </w:rPr>
        <w:t>RAN2</w:t>
      </w:r>
      <w:r>
        <w:rPr>
          <w:b/>
          <w:bCs/>
        </w:rPr>
        <w:t xml:space="preserve"> to only discuss inter-gNB LTM solutions that do not compromise robustness of UE mobility, e.g., due to race conditions.</w:t>
      </w:r>
    </w:p>
    <w:p w14:paraId="24F834E4" w14:textId="6F08C51A" w:rsidR="00537BDE" w:rsidRPr="001C64F6" w:rsidRDefault="00770A01" w:rsidP="00770A01">
      <w:pPr>
        <w:rPr>
          <w:b/>
          <w:bCs/>
        </w:rPr>
      </w:pPr>
      <w:r>
        <w:rPr>
          <w:b/>
          <w:bCs/>
        </w:rPr>
        <w:t xml:space="preserve">Proposal 7b: </w:t>
      </w:r>
      <w:r w:rsidR="00DF76FE">
        <w:rPr>
          <w:b/>
          <w:bCs/>
        </w:rPr>
        <w:t>RAN2</w:t>
      </w:r>
      <w:r>
        <w:rPr>
          <w:b/>
          <w:bCs/>
        </w:rPr>
        <w:t xml:space="preserve"> to discuss solutions that avoid race conditions as would be introduced by inter-gNB LTM with coupled cell/anchor changes.</w:t>
      </w:r>
    </w:p>
    <w:p w14:paraId="6111DDE0" w14:textId="4C5D8279" w:rsidR="00537BDE" w:rsidRPr="00B07CD7" w:rsidRDefault="00B07CD7" w:rsidP="00B07CD7">
      <w:pPr>
        <w:pStyle w:val="Heading2"/>
      </w:pPr>
      <w:r w:rsidRPr="00B07CD7">
        <w:t>2.3</w:t>
      </w:r>
      <w:r w:rsidR="00537BDE" w:rsidRPr="00B07CD7">
        <w:tab/>
        <w:t>Summary</w:t>
      </w:r>
    </w:p>
    <w:p w14:paraId="0579CC6B" w14:textId="77777777" w:rsidR="00537BDE" w:rsidRDefault="00537BDE" w:rsidP="00537BDE">
      <w:r>
        <w:t>Subsequent inter-gNB LTM with coupled cell/anchor changes has prohibitive complexity and fails to meet the Rel-19 LTM use case as per the WID.</w:t>
      </w:r>
    </w:p>
    <w:p w14:paraId="2CA3E9E2" w14:textId="77777777" w:rsidR="00537BDE" w:rsidRDefault="00537BDE" w:rsidP="00537BDE">
      <w:r>
        <w:t xml:space="preserve">None of the issues raised in the previous section arise if the anchor does not have to change with the cell </w:t>
      </w:r>
      <w:r w:rsidRPr="00F12991">
        <w:rPr>
          <w:highlight w:val="green"/>
        </w:rPr>
        <w:t>[add reference to the other paper]</w:t>
      </w:r>
      <w:r>
        <w:t>:</w:t>
      </w:r>
    </w:p>
    <w:p w14:paraId="275041BE" w14:textId="77777777" w:rsidR="00537BDE" w:rsidRDefault="00537BDE" w:rsidP="00537BDE">
      <w:pPr>
        <w:pStyle w:val="ListParagraph"/>
        <w:numPr>
          <w:ilvl w:val="0"/>
          <w:numId w:val="26"/>
        </w:numPr>
      </w:pPr>
      <w:r>
        <w:lastRenderedPageBreak/>
        <w:t>No violation of WID: RRC signaling between cell switches is not needed.</w:t>
      </w:r>
    </w:p>
    <w:p w14:paraId="4CF6EA2B" w14:textId="77777777" w:rsidR="00537BDE" w:rsidRDefault="00537BDE" w:rsidP="00537BDE">
      <w:pPr>
        <w:pStyle w:val="ListParagraph"/>
        <w:numPr>
          <w:ilvl w:val="0"/>
          <w:numId w:val="26"/>
        </w:numPr>
      </w:pPr>
      <w:r>
        <w:t>No impact on UE: Rel-18 procedures can be reused as is.</w:t>
      </w:r>
    </w:p>
    <w:p w14:paraId="37824CC9" w14:textId="77777777" w:rsidR="00537BDE" w:rsidRDefault="00537BDE" w:rsidP="00537BDE">
      <w:pPr>
        <w:pStyle w:val="ListParagraph"/>
        <w:numPr>
          <w:ilvl w:val="0"/>
          <w:numId w:val="26"/>
        </w:numPr>
      </w:pPr>
      <w:r>
        <w:t>No intermediate LTM preparation steps since there is no security update.</w:t>
      </w:r>
    </w:p>
    <w:p w14:paraId="1CC89AB5" w14:textId="77777777" w:rsidR="00537BDE" w:rsidRDefault="00537BDE" w:rsidP="00537BDE">
      <w:pPr>
        <w:pStyle w:val="ListParagraph"/>
        <w:numPr>
          <w:ilvl w:val="0"/>
          <w:numId w:val="26"/>
        </w:numPr>
      </w:pPr>
      <w:r>
        <w:t>No need to track the RRC anchor since it is fixed.</w:t>
      </w:r>
    </w:p>
    <w:p w14:paraId="56E3C381" w14:textId="77777777" w:rsidR="00537BDE" w:rsidRDefault="00537BDE" w:rsidP="00537BDE">
      <w:pPr>
        <w:pStyle w:val="ListParagraph"/>
        <w:numPr>
          <w:ilvl w:val="0"/>
          <w:numId w:val="26"/>
        </w:numPr>
      </w:pPr>
      <w:r>
        <w:t>No complex data forwarding since the anchor does not change.</w:t>
      </w:r>
    </w:p>
    <w:p w14:paraId="7AD01D14" w14:textId="77777777" w:rsidR="00537BDE" w:rsidRDefault="00537BDE" w:rsidP="00537BDE">
      <w:pPr>
        <w:pStyle w:val="ListParagraph"/>
        <w:numPr>
          <w:ilvl w:val="0"/>
          <w:numId w:val="26"/>
        </w:numPr>
      </w:pPr>
      <w:r>
        <w:t>No missing UE association issue since all candidate gNBs communicate with the same anchor.</w:t>
      </w:r>
    </w:p>
    <w:p w14:paraId="1CF873B7" w14:textId="77777777" w:rsidR="00537BDE" w:rsidRDefault="00537BDE" w:rsidP="00537BDE">
      <w:pPr>
        <w:pStyle w:val="ListParagraph"/>
        <w:numPr>
          <w:ilvl w:val="0"/>
          <w:numId w:val="26"/>
        </w:numPr>
      </w:pPr>
      <w:r>
        <w:t>No race conditions since the Xn preparation procedures prior to the cell switch and the NG path switch procedure after the cell switch are not needed.</w:t>
      </w:r>
    </w:p>
    <w:p w14:paraId="027BF93E" w14:textId="77777777" w:rsidR="00537BDE" w:rsidRPr="003B55F8" w:rsidRDefault="00537BDE" w:rsidP="00537BDE">
      <w:pPr>
        <w:rPr>
          <w:b/>
          <w:bCs/>
        </w:rPr>
      </w:pPr>
      <w:r>
        <w:rPr>
          <w:b/>
          <w:bCs/>
        </w:rPr>
        <w:t xml:space="preserve">Observation 8: </w:t>
      </w:r>
      <w:r w:rsidRPr="003B55F8">
        <w:rPr>
          <w:b/>
          <w:bCs/>
        </w:rPr>
        <w:t xml:space="preserve">If cell and anchor changes are </w:t>
      </w:r>
      <w:r w:rsidRPr="00941DE3">
        <w:rPr>
          <w:b/>
          <w:bCs/>
          <w:u w:val="single"/>
        </w:rPr>
        <w:t>decoupled</w:t>
      </w:r>
      <w:r w:rsidRPr="003B55F8">
        <w:rPr>
          <w:b/>
          <w:bCs/>
        </w:rPr>
        <w:t xml:space="preserve"> for inter-gNB LTM, the complications of subsequent inter-gNB LTM with </w:t>
      </w:r>
      <w:r w:rsidRPr="00F65C1F">
        <w:rPr>
          <w:b/>
          <w:bCs/>
          <w:u w:val="single"/>
        </w:rPr>
        <w:t>coupled</w:t>
      </w:r>
      <w:r w:rsidRPr="003B55F8">
        <w:rPr>
          <w:b/>
          <w:bCs/>
        </w:rPr>
        <w:t xml:space="preserve"> cell/anchor changes vanish:</w:t>
      </w:r>
    </w:p>
    <w:p w14:paraId="6915771E" w14:textId="77777777" w:rsidR="00537BDE" w:rsidRPr="003B55F8" w:rsidRDefault="00537BDE" w:rsidP="00537BDE">
      <w:pPr>
        <w:pStyle w:val="ListParagraph"/>
        <w:numPr>
          <w:ilvl w:val="0"/>
          <w:numId w:val="26"/>
        </w:numPr>
        <w:rPr>
          <w:b/>
          <w:bCs/>
        </w:rPr>
      </w:pPr>
      <w:r w:rsidRPr="003B55F8">
        <w:rPr>
          <w:b/>
          <w:bCs/>
        </w:rPr>
        <w:t>No violation of WID</w:t>
      </w:r>
      <w:r>
        <w:rPr>
          <w:b/>
          <w:bCs/>
        </w:rPr>
        <w:t>, since no RRC signaling</w:t>
      </w:r>
      <w:r w:rsidRPr="003B55F8">
        <w:rPr>
          <w:b/>
          <w:bCs/>
        </w:rPr>
        <w:t>.</w:t>
      </w:r>
    </w:p>
    <w:p w14:paraId="7787B18F" w14:textId="77777777" w:rsidR="00537BDE" w:rsidRPr="003B55F8" w:rsidRDefault="00537BDE" w:rsidP="00537BDE">
      <w:pPr>
        <w:pStyle w:val="ListParagraph"/>
        <w:numPr>
          <w:ilvl w:val="0"/>
          <w:numId w:val="26"/>
        </w:numPr>
        <w:rPr>
          <w:b/>
          <w:bCs/>
        </w:rPr>
      </w:pPr>
      <w:r w:rsidRPr="003B55F8">
        <w:rPr>
          <w:b/>
          <w:bCs/>
        </w:rPr>
        <w:t>Reuse of Rel-18 procedures for UE.</w:t>
      </w:r>
    </w:p>
    <w:p w14:paraId="2BB3AEDD" w14:textId="77777777" w:rsidR="00537BDE" w:rsidRPr="003B55F8" w:rsidRDefault="00537BDE" w:rsidP="00537BDE">
      <w:pPr>
        <w:pStyle w:val="ListParagraph"/>
        <w:numPr>
          <w:ilvl w:val="0"/>
          <w:numId w:val="26"/>
        </w:numPr>
        <w:rPr>
          <w:b/>
          <w:bCs/>
        </w:rPr>
      </w:pPr>
      <w:r w:rsidRPr="003B55F8">
        <w:rPr>
          <w:b/>
          <w:bCs/>
        </w:rPr>
        <w:t>No pre-cell-switch security preparations</w:t>
      </w:r>
      <w:r>
        <w:rPr>
          <w:b/>
          <w:bCs/>
        </w:rPr>
        <w:t>, since no security change after a switch</w:t>
      </w:r>
      <w:r w:rsidRPr="003B55F8">
        <w:rPr>
          <w:b/>
          <w:bCs/>
        </w:rPr>
        <w:t>.</w:t>
      </w:r>
    </w:p>
    <w:p w14:paraId="27482E20" w14:textId="77777777" w:rsidR="00537BDE" w:rsidRPr="003B55F8" w:rsidRDefault="00537BDE" w:rsidP="00537BDE">
      <w:pPr>
        <w:pStyle w:val="ListParagraph"/>
        <w:numPr>
          <w:ilvl w:val="0"/>
          <w:numId w:val="26"/>
        </w:numPr>
        <w:rPr>
          <w:b/>
          <w:bCs/>
        </w:rPr>
      </w:pPr>
      <w:r w:rsidRPr="003B55F8">
        <w:rPr>
          <w:b/>
          <w:bCs/>
        </w:rPr>
        <w:t>No RRC anchor tracking</w:t>
      </w:r>
      <w:r>
        <w:rPr>
          <w:b/>
          <w:bCs/>
        </w:rPr>
        <w:t>, since anchor is fixed after a cell switch</w:t>
      </w:r>
      <w:r w:rsidRPr="003B55F8">
        <w:rPr>
          <w:b/>
          <w:bCs/>
        </w:rPr>
        <w:t>.</w:t>
      </w:r>
    </w:p>
    <w:p w14:paraId="171E534D" w14:textId="77777777" w:rsidR="00537BDE" w:rsidRPr="003B55F8" w:rsidRDefault="00537BDE" w:rsidP="00537BDE">
      <w:pPr>
        <w:pStyle w:val="ListParagraph"/>
        <w:numPr>
          <w:ilvl w:val="0"/>
          <w:numId w:val="26"/>
        </w:numPr>
        <w:rPr>
          <w:b/>
          <w:bCs/>
        </w:rPr>
      </w:pPr>
      <w:r w:rsidRPr="003B55F8">
        <w:rPr>
          <w:b/>
          <w:bCs/>
        </w:rPr>
        <w:t xml:space="preserve">No </w:t>
      </w:r>
      <w:r>
        <w:rPr>
          <w:b/>
          <w:bCs/>
        </w:rPr>
        <w:t xml:space="preserve">complex </w:t>
      </w:r>
      <w:r w:rsidRPr="003B55F8">
        <w:rPr>
          <w:b/>
          <w:bCs/>
        </w:rPr>
        <w:t xml:space="preserve">data forwarding </w:t>
      </w:r>
      <w:r>
        <w:rPr>
          <w:b/>
          <w:bCs/>
        </w:rPr>
        <w:t xml:space="preserve">management </w:t>
      </w:r>
      <w:r w:rsidRPr="003B55F8">
        <w:rPr>
          <w:b/>
          <w:bCs/>
        </w:rPr>
        <w:t>among gNBs</w:t>
      </w:r>
      <w:r>
        <w:rPr>
          <w:b/>
          <w:bCs/>
        </w:rPr>
        <w:t>, since no NG path switch</w:t>
      </w:r>
      <w:r w:rsidRPr="003B55F8">
        <w:rPr>
          <w:b/>
          <w:bCs/>
        </w:rPr>
        <w:t>.</w:t>
      </w:r>
    </w:p>
    <w:p w14:paraId="016E6401" w14:textId="77777777" w:rsidR="00537BDE" w:rsidRPr="003B55F8" w:rsidRDefault="00537BDE" w:rsidP="00537BDE">
      <w:pPr>
        <w:pStyle w:val="ListParagraph"/>
        <w:numPr>
          <w:ilvl w:val="0"/>
          <w:numId w:val="26"/>
        </w:numPr>
        <w:rPr>
          <w:b/>
          <w:bCs/>
        </w:rPr>
      </w:pPr>
      <w:r w:rsidRPr="003B55F8">
        <w:rPr>
          <w:b/>
          <w:bCs/>
        </w:rPr>
        <w:t>No missing UE association problem</w:t>
      </w:r>
      <w:r>
        <w:rPr>
          <w:b/>
          <w:bCs/>
        </w:rPr>
        <w:t>, since association is not required among candidate gNBs</w:t>
      </w:r>
      <w:r w:rsidRPr="003B55F8">
        <w:rPr>
          <w:b/>
          <w:bCs/>
        </w:rPr>
        <w:t>.</w:t>
      </w:r>
    </w:p>
    <w:p w14:paraId="02FF223B" w14:textId="77777777" w:rsidR="00537BDE" w:rsidRPr="003B55F8" w:rsidRDefault="00537BDE" w:rsidP="00537BDE">
      <w:pPr>
        <w:pStyle w:val="ListParagraph"/>
        <w:numPr>
          <w:ilvl w:val="0"/>
          <w:numId w:val="26"/>
        </w:numPr>
        <w:rPr>
          <w:b/>
          <w:bCs/>
        </w:rPr>
      </w:pPr>
      <w:r w:rsidRPr="003B55F8">
        <w:rPr>
          <w:b/>
          <w:bCs/>
        </w:rPr>
        <w:t>No race conditions.</w:t>
      </w:r>
    </w:p>
    <w:p w14:paraId="10D0D6D4" w14:textId="1E75FC78" w:rsidR="00537BDE" w:rsidRDefault="00811BA8" w:rsidP="00537BDE">
      <w:r>
        <w:t>RAN2</w:t>
      </w:r>
      <w:r w:rsidR="00537BDE">
        <w:t xml:space="preserve"> should pursue subsequent inter-gNB LTM with decoupled cell and anchor changes.</w:t>
      </w:r>
    </w:p>
    <w:p w14:paraId="38AA30F9" w14:textId="1FD755B5" w:rsidR="0055733C" w:rsidRPr="00684B69" w:rsidRDefault="00537BDE" w:rsidP="00537BDE">
      <w:pPr>
        <w:rPr>
          <w:b/>
          <w:bCs/>
        </w:rPr>
      </w:pPr>
      <w:r w:rsidRPr="00684B69">
        <w:rPr>
          <w:b/>
          <w:bCs/>
        </w:rPr>
        <w:t>Proposal</w:t>
      </w:r>
      <w:r>
        <w:rPr>
          <w:b/>
          <w:bCs/>
        </w:rPr>
        <w:t xml:space="preserve"> 8</w:t>
      </w:r>
      <w:r w:rsidRPr="00684B69">
        <w:rPr>
          <w:b/>
          <w:bCs/>
        </w:rPr>
        <w:t xml:space="preserve">: </w:t>
      </w:r>
      <w:r w:rsidR="00811BA8">
        <w:rPr>
          <w:b/>
          <w:bCs/>
        </w:rPr>
        <w:t>RAN2</w:t>
      </w:r>
      <w:r w:rsidRPr="00684B69">
        <w:rPr>
          <w:b/>
          <w:bCs/>
        </w:rPr>
        <w:t xml:space="preserve"> to </w:t>
      </w:r>
      <w:r>
        <w:rPr>
          <w:b/>
          <w:bCs/>
        </w:rPr>
        <w:t xml:space="preserve">support </w:t>
      </w:r>
      <w:r w:rsidRPr="00684B69">
        <w:rPr>
          <w:b/>
          <w:bCs/>
        </w:rPr>
        <w:t xml:space="preserve">subsequent inter-gNB LTM with </w:t>
      </w:r>
      <w:r w:rsidRPr="005303F2">
        <w:rPr>
          <w:b/>
          <w:bCs/>
          <w:u w:val="single"/>
        </w:rPr>
        <w:t>decoupled</w:t>
      </w:r>
      <w:r w:rsidRPr="00684B69">
        <w:rPr>
          <w:b/>
          <w:bCs/>
        </w:rPr>
        <w:t xml:space="preserve"> cell and anchor changes.</w:t>
      </w:r>
    </w:p>
    <w:p w14:paraId="4FBF4B0D" w14:textId="6C9C264F" w:rsidR="00917F8F" w:rsidRDefault="00917F8F" w:rsidP="00FE0D6B">
      <w:pPr>
        <w:pStyle w:val="Heading1"/>
      </w:pPr>
      <w:r w:rsidRPr="0055733C">
        <w:t>3</w:t>
      </w:r>
      <w:r w:rsidRPr="0055733C">
        <w:tab/>
        <w:t>Inter-gNB LTM with decoupled inter-gNB cell switch and CU anchor change</w:t>
      </w:r>
    </w:p>
    <w:p w14:paraId="6CACBAFD" w14:textId="1B1EA0CB" w:rsidR="00FD23FD" w:rsidRPr="00C64D39" w:rsidRDefault="00E35687" w:rsidP="00E35687">
      <w:pPr>
        <w:pStyle w:val="Heading2"/>
      </w:pPr>
      <w:r>
        <w:t>3.1</w:t>
      </w:r>
      <w:r w:rsidR="00FD23FD" w:rsidRPr="00C64D39">
        <w:tab/>
        <w:t>Main idea</w:t>
      </w:r>
      <w:r w:rsidR="00FD23FD">
        <w:t xml:space="preserve">: </w:t>
      </w:r>
      <w:r w:rsidR="00FD23FD" w:rsidRPr="00C64D39">
        <w:t>decoupl</w:t>
      </w:r>
      <w:r w:rsidR="00FD23FD">
        <w:t xml:space="preserve">ing of </w:t>
      </w:r>
      <w:r w:rsidR="00FD23FD" w:rsidRPr="00C64D39">
        <w:t>cell switch and CU anchor switch in inter-gNB LTM</w:t>
      </w:r>
    </w:p>
    <w:p w14:paraId="398E6470" w14:textId="2A931C34" w:rsidR="00FD23FD" w:rsidRDefault="00E35687" w:rsidP="00E35687">
      <w:pPr>
        <w:pStyle w:val="Heading3"/>
      </w:pPr>
      <w:r>
        <w:t>3</w:t>
      </w:r>
      <w:r w:rsidR="00FD23FD">
        <w:t>.</w:t>
      </w:r>
      <w:r>
        <w:t>1.</w:t>
      </w:r>
      <w:r w:rsidR="00FD23FD">
        <w:t>1</w:t>
      </w:r>
      <w:r w:rsidR="00FD23FD">
        <w:tab/>
        <w:t>Part 1: support subsequent cell switches with no anchor change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FD23FD" w14:paraId="44109311" w14:textId="77777777" w:rsidTr="00102837">
        <w:tc>
          <w:tcPr>
            <w:tcW w:w="9631" w:type="dxa"/>
          </w:tcPr>
          <w:p w14:paraId="26AFDF27" w14:textId="77777777" w:rsidR="00FD23FD" w:rsidRDefault="00FD23FD" w:rsidP="00102837">
            <w:pPr>
              <w:jc w:val="center"/>
            </w:pPr>
            <w:r>
              <w:rPr>
                <w:noProof/>
              </w:rPr>
              <w:drawing>
                <wp:inline distT="0" distB="0" distL="0" distR="0" wp14:anchorId="1866001A" wp14:editId="2C9A9961">
                  <wp:extent cx="5283006" cy="1601524"/>
                  <wp:effectExtent l="0" t="0" r="0" b="0"/>
                  <wp:docPr id="13890032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00326" name="Picture 1"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0264" cy="1618881"/>
                          </a:xfrm>
                          <a:prstGeom prst="rect">
                            <a:avLst/>
                          </a:prstGeom>
                          <a:noFill/>
                        </pic:spPr>
                      </pic:pic>
                    </a:graphicData>
                  </a:graphic>
                </wp:inline>
              </w:drawing>
            </w:r>
          </w:p>
        </w:tc>
      </w:tr>
      <w:tr w:rsidR="00FD23FD" w14:paraId="1079C4FA" w14:textId="77777777" w:rsidTr="00102837">
        <w:tc>
          <w:tcPr>
            <w:tcW w:w="9631" w:type="dxa"/>
          </w:tcPr>
          <w:p w14:paraId="4AE6B9FC" w14:textId="77777777" w:rsidR="00FD23FD" w:rsidRPr="00551FE0" w:rsidRDefault="00FD23FD" w:rsidP="00102837">
            <w:pPr>
              <w:jc w:val="center"/>
              <w:rPr>
                <w:b/>
                <w:bCs/>
              </w:rPr>
            </w:pPr>
            <w:r w:rsidRPr="00551FE0">
              <w:rPr>
                <w:b/>
                <w:bCs/>
              </w:rPr>
              <w:t>Figure 1</w:t>
            </w:r>
            <w:r>
              <w:rPr>
                <w:b/>
                <w:bCs/>
              </w:rPr>
              <w:t>a</w:t>
            </w:r>
            <w:r w:rsidRPr="00551FE0">
              <w:rPr>
                <w:b/>
                <w:bCs/>
              </w:rPr>
              <w:t xml:space="preserve"> – </w:t>
            </w:r>
            <w:r>
              <w:rPr>
                <w:b/>
                <w:bCs/>
              </w:rPr>
              <w:t>S</w:t>
            </w:r>
            <w:r w:rsidRPr="00551FE0">
              <w:rPr>
                <w:b/>
                <w:bCs/>
              </w:rPr>
              <w:t>ubsequent inter-gNB LTM</w:t>
            </w:r>
            <w:r>
              <w:rPr>
                <w:b/>
                <w:bCs/>
              </w:rPr>
              <w:t xml:space="preserve"> cell switches with no CU anchor change</w:t>
            </w:r>
          </w:p>
        </w:tc>
      </w:tr>
    </w:tbl>
    <w:p w14:paraId="2A8668CA" w14:textId="77777777" w:rsidR="00FD23FD" w:rsidRPr="008060B0" w:rsidRDefault="00FD23FD" w:rsidP="00FD23FD">
      <w:r w:rsidRPr="001730E3">
        <w:t>Figure 1a illustrates the inter-gNB LTM scenario, where the UE undergoes multiple inter-gNB cell switches while remaining connected to the same RRC/PDCP anchor.</w:t>
      </w:r>
    </w:p>
    <w:p w14:paraId="016EC92E" w14:textId="6DDA425D" w:rsidR="00FD23FD" w:rsidRDefault="00E35687" w:rsidP="00E35687">
      <w:pPr>
        <w:pStyle w:val="Heading3"/>
      </w:pPr>
      <w:r>
        <w:lastRenderedPageBreak/>
        <w:t>3</w:t>
      </w:r>
      <w:r w:rsidR="00FD23FD">
        <w:t>.</w:t>
      </w:r>
      <w:r>
        <w:t>1.</w:t>
      </w:r>
      <w:r w:rsidR="00FD23FD">
        <w:t>2</w:t>
      </w:r>
      <w:r w:rsidR="00FD23FD">
        <w:tab/>
        <w:t>Part 2 [optional]: support CU anchor change with no cell switch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FD23FD" w14:paraId="3AD84F79" w14:textId="77777777" w:rsidTr="00102837">
        <w:tc>
          <w:tcPr>
            <w:tcW w:w="9631" w:type="dxa"/>
          </w:tcPr>
          <w:p w14:paraId="12289B3E" w14:textId="77777777" w:rsidR="00FD23FD" w:rsidRDefault="00FD23FD" w:rsidP="00102837">
            <w:pPr>
              <w:jc w:val="center"/>
            </w:pPr>
            <w:r>
              <w:rPr>
                <w:noProof/>
              </w:rPr>
              <w:drawing>
                <wp:inline distT="0" distB="0" distL="0" distR="0" wp14:anchorId="60052310" wp14:editId="77164679">
                  <wp:extent cx="2679516" cy="1942117"/>
                  <wp:effectExtent l="0" t="0" r="6985" b="1270"/>
                  <wp:docPr id="3952734" name="Picture 2"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2734" name="Picture 2" descr="A diagram of a cell&#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9361" cy="1949252"/>
                          </a:xfrm>
                          <a:prstGeom prst="rect">
                            <a:avLst/>
                          </a:prstGeom>
                          <a:noFill/>
                        </pic:spPr>
                      </pic:pic>
                    </a:graphicData>
                  </a:graphic>
                </wp:inline>
              </w:drawing>
            </w:r>
          </w:p>
        </w:tc>
      </w:tr>
      <w:tr w:rsidR="00FD23FD" w14:paraId="664EE473" w14:textId="77777777" w:rsidTr="00102837">
        <w:tc>
          <w:tcPr>
            <w:tcW w:w="9631" w:type="dxa"/>
          </w:tcPr>
          <w:p w14:paraId="176DB1E9" w14:textId="77777777" w:rsidR="00FD23FD" w:rsidRPr="00551FE0" w:rsidRDefault="00FD23FD" w:rsidP="00102837">
            <w:pPr>
              <w:jc w:val="center"/>
              <w:rPr>
                <w:b/>
                <w:bCs/>
              </w:rPr>
            </w:pPr>
            <w:r w:rsidRPr="00551FE0">
              <w:rPr>
                <w:b/>
                <w:bCs/>
              </w:rPr>
              <w:t>Figure 1</w:t>
            </w:r>
            <w:r>
              <w:rPr>
                <w:b/>
                <w:bCs/>
              </w:rPr>
              <w:t>b</w:t>
            </w:r>
            <w:r w:rsidRPr="00551FE0">
              <w:rPr>
                <w:b/>
                <w:bCs/>
              </w:rPr>
              <w:t xml:space="preserve"> –</w:t>
            </w:r>
            <w:r>
              <w:rPr>
                <w:b/>
                <w:bCs/>
              </w:rPr>
              <w:t>CU anchor change with no cell switch</w:t>
            </w:r>
          </w:p>
        </w:tc>
      </w:tr>
    </w:tbl>
    <w:p w14:paraId="7B9F0171" w14:textId="77777777" w:rsidR="00FD23FD" w:rsidRDefault="00FD23FD" w:rsidP="00FD23FD">
      <w:r w:rsidRPr="0031378F">
        <w:t>Figure 1b illustrates the scenario where the UE connects to a gNB-CU through a cell managed by another gNB-CU. In this scenario, the UE’s RRC/PDCP anchor is switched between the two gNB-CUs without changing the UE’s serving cell.</w:t>
      </w:r>
      <w:r>
        <w:t xml:space="preserve">  </w:t>
      </w:r>
    </w:p>
    <w:p w14:paraId="1E073AF2" w14:textId="14CF7DC3" w:rsidR="00FD23FD" w:rsidRDefault="00E35687" w:rsidP="00E35687">
      <w:pPr>
        <w:pStyle w:val="Heading3"/>
      </w:pPr>
      <w:r>
        <w:t>3</w:t>
      </w:r>
      <w:r w:rsidR="00FD23FD">
        <w:t>.</w:t>
      </w:r>
      <w:r>
        <w:t>1.</w:t>
      </w:r>
      <w:r w:rsidR="00FD23FD">
        <w:t>3</w:t>
      </w:r>
      <w:r w:rsidR="00FD23FD">
        <w:tab/>
        <w:t>Motivation/benefits</w:t>
      </w:r>
    </w:p>
    <w:p w14:paraId="166D292A" w14:textId="77777777" w:rsidR="00FD23FD" w:rsidRDefault="00FD23FD" w:rsidP="00FD23FD">
      <w:r>
        <w:t>Decoupling the inter-gNB cell switch from the CU anchor switch allows for:</w:t>
      </w:r>
    </w:p>
    <w:p w14:paraId="74D0DC2A" w14:textId="77777777" w:rsidR="00FD23FD" w:rsidRDefault="00FD23FD" w:rsidP="00FD23FD">
      <w:pPr>
        <w:pStyle w:val="ListParagraph"/>
        <w:numPr>
          <w:ilvl w:val="0"/>
          <w:numId w:val="27"/>
        </w:numPr>
      </w:pPr>
      <w:r>
        <w:t>Reusing legacy UE procedures to support subsequent mobility</w:t>
      </w:r>
    </w:p>
    <w:p w14:paraId="0B9B2209" w14:textId="77777777" w:rsidR="00FD23FD" w:rsidRDefault="00FD23FD" w:rsidP="00FD23FD">
      <w:pPr>
        <w:pStyle w:val="ListParagraph"/>
        <w:numPr>
          <w:ilvl w:val="0"/>
          <w:numId w:val="27"/>
        </w:numPr>
      </w:pPr>
      <w:r>
        <w:t>Reusing legacy UE procedures to support CU anchor changes</w:t>
      </w:r>
    </w:p>
    <w:p w14:paraId="5975609A" w14:textId="77777777" w:rsidR="00FD23FD" w:rsidRDefault="00FD23FD" w:rsidP="00FD23FD">
      <w:pPr>
        <w:pStyle w:val="ListParagraph"/>
        <w:numPr>
          <w:ilvl w:val="0"/>
          <w:numId w:val="27"/>
        </w:numPr>
      </w:pPr>
      <w:r>
        <w:t>Skipping security updates and PDCP reestablishment during cell switches</w:t>
      </w:r>
    </w:p>
    <w:p w14:paraId="0707C9AB" w14:textId="77777777" w:rsidR="00FD23FD" w:rsidRDefault="00FD23FD" w:rsidP="00FD23FD">
      <w:pPr>
        <w:pStyle w:val="ListParagraph"/>
        <w:numPr>
          <w:ilvl w:val="0"/>
          <w:numId w:val="27"/>
        </w:numPr>
      </w:pPr>
      <w:r>
        <w:t>Simplifying network procedures to support subsequent inter-gNB LTM mobility, such as eliminating the need for NG-U path switches, Xn preparation per cell switch, and data forwarding issues</w:t>
      </w:r>
    </w:p>
    <w:p w14:paraId="50D050CE" w14:textId="27698D3C" w:rsidR="00FD23FD" w:rsidRDefault="00FD23FD" w:rsidP="00FD23FD">
      <w:pPr>
        <w:rPr>
          <w:b/>
          <w:bCs/>
        </w:rPr>
      </w:pPr>
      <w:r>
        <w:rPr>
          <w:b/>
          <w:bCs/>
        </w:rPr>
        <w:t>Observation</w:t>
      </w:r>
      <w:r w:rsidR="003A4A86">
        <w:rPr>
          <w:b/>
          <w:bCs/>
        </w:rPr>
        <w:t xml:space="preserve"> 9</w:t>
      </w:r>
      <w:r>
        <w:rPr>
          <w:b/>
          <w:bCs/>
        </w:rPr>
        <w:t xml:space="preserve">: </w:t>
      </w:r>
      <w:r w:rsidRPr="00627473">
        <w:rPr>
          <w:b/>
          <w:bCs/>
        </w:rPr>
        <w:t>Inter-gNB LTM with decoupled cell and CU anchor switches allows for reusing legacy UE procedures to support subsequent mobility, improving UE performance, and simplifying network handling of LTM procedures</w:t>
      </w:r>
      <w:r>
        <w:rPr>
          <w:b/>
          <w:bCs/>
        </w:rPr>
        <w:t>.</w:t>
      </w:r>
    </w:p>
    <w:p w14:paraId="62B8C4B4" w14:textId="0B4507CF" w:rsidR="00FD23FD" w:rsidRDefault="00FD23FD" w:rsidP="00FD23FD">
      <w:pPr>
        <w:rPr>
          <w:b/>
          <w:bCs/>
        </w:rPr>
      </w:pPr>
      <w:r>
        <w:rPr>
          <w:b/>
          <w:bCs/>
        </w:rPr>
        <w:t>Proposal</w:t>
      </w:r>
      <w:r w:rsidR="00FE0D6B">
        <w:rPr>
          <w:b/>
          <w:bCs/>
        </w:rPr>
        <w:t xml:space="preserve"> 9</w:t>
      </w:r>
      <w:r>
        <w:rPr>
          <w:b/>
          <w:bCs/>
        </w:rPr>
        <w:t xml:space="preserve">: </w:t>
      </w:r>
      <w:r w:rsidR="00811BA8">
        <w:rPr>
          <w:b/>
          <w:bCs/>
        </w:rPr>
        <w:t>RAN2</w:t>
      </w:r>
      <w:r w:rsidRPr="00684B69">
        <w:rPr>
          <w:b/>
          <w:bCs/>
        </w:rPr>
        <w:t xml:space="preserve"> to pursue inter-gNB LTM with </w:t>
      </w:r>
      <w:r w:rsidRPr="005303F2">
        <w:rPr>
          <w:b/>
          <w:bCs/>
          <w:u w:val="single"/>
        </w:rPr>
        <w:t>decoupled</w:t>
      </w:r>
      <w:r w:rsidRPr="00684B69">
        <w:rPr>
          <w:b/>
          <w:bCs/>
        </w:rPr>
        <w:t xml:space="preserve"> cell and </w:t>
      </w:r>
      <w:r>
        <w:rPr>
          <w:b/>
          <w:bCs/>
        </w:rPr>
        <w:t xml:space="preserve">CU </w:t>
      </w:r>
      <w:r w:rsidRPr="00684B69">
        <w:rPr>
          <w:b/>
          <w:bCs/>
        </w:rPr>
        <w:t>anchor changes</w:t>
      </w:r>
      <w:r>
        <w:rPr>
          <w:b/>
          <w:bCs/>
        </w:rPr>
        <w:t>, including:</w:t>
      </w:r>
    </w:p>
    <w:p w14:paraId="655F0D5F" w14:textId="77777777" w:rsidR="00FD23FD" w:rsidRPr="009E4979" w:rsidRDefault="00FD23FD" w:rsidP="00FD23FD">
      <w:pPr>
        <w:pStyle w:val="ListParagraph"/>
        <w:numPr>
          <w:ilvl w:val="0"/>
          <w:numId w:val="27"/>
        </w:numPr>
        <w:rPr>
          <w:b/>
          <w:bCs/>
        </w:rPr>
      </w:pPr>
      <w:r w:rsidRPr="009E4979">
        <w:rPr>
          <w:b/>
          <w:bCs/>
        </w:rPr>
        <w:t>Supporting subsequent inter-gNB LTM cell switches without CU anchor change</w:t>
      </w:r>
    </w:p>
    <w:p w14:paraId="0A90E981" w14:textId="77777777" w:rsidR="00FD23FD" w:rsidRPr="003D495C" w:rsidRDefault="00FD23FD" w:rsidP="00FD23FD">
      <w:pPr>
        <w:pStyle w:val="ListParagraph"/>
        <w:numPr>
          <w:ilvl w:val="0"/>
          <w:numId w:val="27"/>
        </w:numPr>
        <w:rPr>
          <w:b/>
          <w:bCs/>
        </w:rPr>
      </w:pPr>
      <w:r w:rsidRPr="009E4979">
        <w:rPr>
          <w:b/>
          <w:bCs/>
        </w:rPr>
        <w:t>Supporting CU anchor changes without cell switch</w:t>
      </w:r>
    </w:p>
    <w:p w14:paraId="745AB43B" w14:textId="31EB4F08" w:rsidR="00FD23FD" w:rsidRDefault="00E35687" w:rsidP="00E35687">
      <w:pPr>
        <w:pStyle w:val="Heading2"/>
      </w:pPr>
      <w:r>
        <w:lastRenderedPageBreak/>
        <w:t>3.2</w:t>
      </w:r>
      <w:r w:rsidR="00FD23FD">
        <w:tab/>
        <w:t>Signaling Procedures</w:t>
      </w:r>
    </w:p>
    <w:p w14:paraId="56C12861" w14:textId="0FDFF81C" w:rsidR="00FD23FD" w:rsidRDefault="00FD23FD" w:rsidP="00E35687">
      <w:pPr>
        <w:pStyle w:val="Heading3"/>
      </w:pPr>
      <w:r>
        <w:t>3.</w:t>
      </w:r>
      <w:r w:rsidR="00E35687">
        <w:t>2.</w:t>
      </w:r>
      <w:r>
        <w:t>1</w:t>
      </w:r>
      <w:r>
        <w:tab/>
        <w:t>Procedure for preparation of candidate configuration</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15"/>
        <w:gridCol w:w="4816"/>
      </w:tblGrid>
      <w:tr w:rsidR="00FD23FD" w14:paraId="56D40D74" w14:textId="77777777" w:rsidTr="00102837">
        <w:tc>
          <w:tcPr>
            <w:tcW w:w="4815" w:type="dxa"/>
            <w:tcBorders>
              <w:bottom w:val="single" w:sz="24" w:space="0" w:color="auto"/>
              <w:right w:val="single" w:sz="24" w:space="0" w:color="auto"/>
            </w:tcBorders>
          </w:tcPr>
          <w:p w14:paraId="4B36EF46" w14:textId="77777777" w:rsidR="00FD23FD" w:rsidRDefault="00FD23FD" w:rsidP="00102837">
            <w:pPr>
              <w:jc w:val="center"/>
            </w:pPr>
            <w:r>
              <w:rPr>
                <w:noProof/>
              </w:rPr>
              <w:drawing>
                <wp:inline distT="0" distB="0" distL="0" distR="0" wp14:anchorId="0386A131" wp14:editId="6A130791">
                  <wp:extent cx="2706684" cy="3451762"/>
                  <wp:effectExtent l="0" t="0" r="0" b="0"/>
                  <wp:docPr id="2036146543" name="Picture 4"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146543" name="Picture 4" descr="A screenshot of a black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5894" cy="3463507"/>
                          </a:xfrm>
                          <a:prstGeom prst="rect">
                            <a:avLst/>
                          </a:prstGeom>
                          <a:noFill/>
                        </pic:spPr>
                      </pic:pic>
                    </a:graphicData>
                  </a:graphic>
                </wp:inline>
              </w:drawing>
            </w:r>
          </w:p>
        </w:tc>
        <w:tc>
          <w:tcPr>
            <w:tcW w:w="4816" w:type="dxa"/>
            <w:tcBorders>
              <w:left w:val="single" w:sz="24" w:space="0" w:color="auto"/>
              <w:bottom w:val="single" w:sz="24" w:space="0" w:color="auto"/>
            </w:tcBorders>
          </w:tcPr>
          <w:p w14:paraId="158628B3" w14:textId="77777777" w:rsidR="00FD23FD" w:rsidRDefault="00FD23FD" w:rsidP="00102837">
            <w:pPr>
              <w:jc w:val="center"/>
            </w:pPr>
            <w:r>
              <w:rPr>
                <w:noProof/>
              </w:rPr>
              <w:drawing>
                <wp:inline distT="0" distB="0" distL="0" distR="0" wp14:anchorId="32A44833" wp14:editId="5AEA502F">
                  <wp:extent cx="2808592" cy="3535275"/>
                  <wp:effectExtent l="0" t="0" r="0" b="8255"/>
                  <wp:docPr id="238253714"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253714" name="Picture 1" descr="A screenshot of a black scree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4209" cy="3567520"/>
                          </a:xfrm>
                          <a:prstGeom prst="rect">
                            <a:avLst/>
                          </a:prstGeom>
                          <a:noFill/>
                        </pic:spPr>
                      </pic:pic>
                    </a:graphicData>
                  </a:graphic>
                </wp:inline>
              </w:drawing>
            </w:r>
          </w:p>
        </w:tc>
      </w:tr>
      <w:tr w:rsidR="00FD23FD" w14:paraId="05CCE949" w14:textId="77777777" w:rsidTr="00102837">
        <w:tc>
          <w:tcPr>
            <w:tcW w:w="4815" w:type="dxa"/>
            <w:tcBorders>
              <w:top w:val="single" w:sz="24" w:space="0" w:color="auto"/>
              <w:right w:val="single" w:sz="24" w:space="0" w:color="auto"/>
            </w:tcBorders>
          </w:tcPr>
          <w:p w14:paraId="2014FE59" w14:textId="77777777" w:rsidR="00FD23FD" w:rsidRDefault="00FD23FD" w:rsidP="00102837">
            <w:pPr>
              <w:jc w:val="center"/>
            </w:pPr>
            <w:r>
              <w:t>Figure – NR-DC addition of SCG (legacy)</w:t>
            </w:r>
          </w:p>
        </w:tc>
        <w:tc>
          <w:tcPr>
            <w:tcW w:w="4816" w:type="dxa"/>
            <w:tcBorders>
              <w:top w:val="single" w:sz="24" w:space="0" w:color="auto"/>
              <w:left w:val="single" w:sz="24" w:space="0" w:color="auto"/>
            </w:tcBorders>
          </w:tcPr>
          <w:p w14:paraId="606E62B0" w14:textId="77777777" w:rsidR="00FD23FD" w:rsidRDefault="00FD23FD" w:rsidP="00102837">
            <w:pPr>
              <w:jc w:val="center"/>
            </w:pPr>
            <w:r>
              <w:t xml:space="preserve">Figure – LTM preparation </w:t>
            </w:r>
          </w:p>
        </w:tc>
      </w:tr>
    </w:tbl>
    <w:p w14:paraId="211E45DA" w14:textId="77777777" w:rsidR="00FD23FD" w:rsidRDefault="00FD23FD" w:rsidP="00FD23FD"/>
    <w:p w14:paraId="216A75BE" w14:textId="77777777" w:rsidR="00FD23FD" w:rsidRDefault="00FD23FD" w:rsidP="00FD23FD">
      <w:r>
        <w:t>The inter-gNB LTM preparation procedure can reuse procedures from the NR-DC framework for the addition of SCG.</w:t>
      </w:r>
    </w:p>
    <w:p w14:paraId="0C33C0AF" w14:textId="1B299D2C" w:rsidR="00FD23FD" w:rsidRPr="00AA6407" w:rsidRDefault="00FD23FD" w:rsidP="00FD23FD">
      <w:pPr>
        <w:rPr>
          <w:b/>
          <w:bCs/>
        </w:rPr>
      </w:pPr>
      <w:r w:rsidRPr="00AA6407">
        <w:rPr>
          <w:b/>
          <w:bCs/>
        </w:rPr>
        <w:t>Proposal</w:t>
      </w:r>
      <w:r w:rsidR="00FE0D6B">
        <w:rPr>
          <w:b/>
          <w:bCs/>
        </w:rPr>
        <w:t xml:space="preserve"> 10a</w:t>
      </w:r>
      <w:r w:rsidRPr="00AA6407">
        <w:rPr>
          <w:b/>
          <w:bCs/>
        </w:rPr>
        <w:t xml:space="preserve">: During </w:t>
      </w:r>
      <w:r>
        <w:rPr>
          <w:b/>
          <w:bCs/>
        </w:rPr>
        <w:t xml:space="preserve">inter-gNB </w:t>
      </w:r>
      <w:r w:rsidRPr="00AA6407">
        <w:rPr>
          <w:b/>
          <w:bCs/>
        </w:rPr>
        <w:t>LTM preparation, the serving gNB provides the candidate gNB:</w:t>
      </w:r>
    </w:p>
    <w:p w14:paraId="3873B811" w14:textId="77777777" w:rsidR="00FD23FD" w:rsidRPr="00AA6407" w:rsidRDefault="00FD23FD" w:rsidP="00FD23FD">
      <w:pPr>
        <w:pStyle w:val="ListParagraph"/>
        <w:numPr>
          <w:ilvl w:val="0"/>
          <w:numId w:val="27"/>
        </w:numPr>
        <w:rPr>
          <w:b/>
          <w:bCs/>
        </w:rPr>
      </w:pPr>
      <w:r w:rsidRPr="00AA6407">
        <w:rPr>
          <w:b/>
          <w:bCs/>
        </w:rPr>
        <w:t>DRB info</w:t>
      </w:r>
    </w:p>
    <w:p w14:paraId="4A692A62" w14:textId="77777777" w:rsidR="00FD23FD" w:rsidRPr="00AA6407" w:rsidRDefault="00FD23FD" w:rsidP="00FD23FD">
      <w:pPr>
        <w:pStyle w:val="ListParagraph"/>
        <w:numPr>
          <w:ilvl w:val="0"/>
          <w:numId w:val="27"/>
        </w:numPr>
        <w:rPr>
          <w:b/>
          <w:bCs/>
        </w:rPr>
      </w:pPr>
      <w:r w:rsidRPr="00AA6407">
        <w:rPr>
          <w:b/>
          <w:bCs/>
        </w:rPr>
        <w:t>Serving gNB-side TNL info</w:t>
      </w:r>
    </w:p>
    <w:p w14:paraId="3F8BD302" w14:textId="77777777" w:rsidR="00FD23FD" w:rsidRPr="00AA6407" w:rsidRDefault="00FD23FD" w:rsidP="00FD23FD">
      <w:pPr>
        <w:pStyle w:val="ListParagraph"/>
        <w:numPr>
          <w:ilvl w:val="0"/>
          <w:numId w:val="27"/>
        </w:numPr>
        <w:rPr>
          <w:b/>
          <w:bCs/>
        </w:rPr>
      </w:pPr>
      <w:r w:rsidRPr="00AA6407">
        <w:rPr>
          <w:b/>
          <w:bCs/>
        </w:rPr>
        <w:t>SRB IDs for admission</w:t>
      </w:r>
    </w:p>
    <w:p w14:paraId="722AD2A8" w14:textId="4459C29B" w:rsidR="00FD23FD" w:rsidRPr="00AA6407" w:rsidRDefault="00FD23FD" w:rsidP="00FD23FD">
      <w:pPr>
        <w:rPr>
          <w:b/>
          <w:bCs/>
        </w:rPr>
      </w:pPr>
      <w:r w:rsidRPr="00AA6407">
        <w:rPr>
          <w:b/>
          <w:bCs/>
        </w:rPr>
        <w:t>Proposal</w:t>
      </w:r>
      <w:r w:rsidR="00FE0D6B">
        <w:rPr>
          <w:b/>
          <w:bCs/>
        </w:rPr>
        <w:t xml:space="preserve"> 10b</w:t>
      </w:r>
      <w:r w:rsidRPr="00AA6407">
        <w:rPr>
          <w:b/>
          <w:bCs/>
        </w:rPr>
        <w:t>: During LTM preparation, the candidate gNB returns to the serving gNB:</w:t>
      </w:r>
    </w:p>
    <w:p w14:paraId="6FE07C8D" w14:textId="77777777" w:rsidR="00FD23FD" w:rsidRPr="00AA6407" w:rsidRDefault="00FD23FD" w:rsidP="00FD23FD">
      <w:pPr>
        <w:pStyle w:val="ListParagraph"/>
        <w:numPr>
          <w:ilvl w:val="0"/>
          <w:numId w:val="27"/>
        </w:numPr>
        <w:rPr>
          <w:b/>
          <w:bCs/>
        </w:rPr>
      </w:pPr>
      <w:r w:rsidRPr="00AA6407">
        <w:rPr>
          <w:b/>
          <w:bCs/>
        </w:rPr>
        <w:t>Candidate cell group config</w:t>
      </w:r>
    </w:p>
    <w:p w14:paraId="12172171" w14:textId="77777777" w:rsidR="00FD23FD" w:rsidRPr="00AA6407" w:rsidRDefault="00FD23FD" w:rsidP="00FD23FD">
      <w:pPr>
        <w:pStyle w:val="ListParagraph"/>
        <w:numPr>
          <w:ilvl w:val="0"/>
          <w:numId w:val="27"/>
        </w:numPr>
        <w:rPr>
          <w:b/>
          <w:bCs/>
        </w:rPr>
      </w:pPr>
      <w:r w:rsidRPr="00AA6407">
        <w:rPr>
          <w:b/>
          <w:bCs/>
        </w:rPr>
        <w:t>Admitted DRB/SRB IDs</w:t>
      </w:r>
    </w:p>
    <w:p w14:paraId="1C6A950A" w14:textId="77777777" w:rsidR="00FD23FD" w:rsidRPr="00AA6407" w:rsidRDefault="00FD23FD" w:rsidP="00FD23FD">
      <w:pPr>
        <w:pStyle w:val="ListParagraph"/>
        <w:numPr>
          <w:ilvl w:val="0"/>
          <w:numId w:val="27"/>
        </w:numPr>
        <w:rPr>
          <w:b/>
          <w:bCs/>
        </w:rPr>
      </w:pPr>
      <w:r w:rsidRPr="00AA6407">
        <w:rPr>
          <w:b/>
          <w:bCs/>
        </w:rPr>
        <w:t>Candidate-gNB TNL info</w:t>
      </w:r>
    </w:p>
    <w:p w14:paraId="3FE461D2" w14:textId="4D36ADA5" w:rsidR="00FD23FD" w:rsidRPr="00AA6407" w:rsidRDefault="00FD23FD" w:rsidP="00FD23FD">
      <w:pPr>
        <w:rPr>
          <w:b/>
          <w:bCs/>
        </w:rPr>
      </w:pPr>
      <w:r w:rsidRPr="00AA6407">
        <w:rPr>
          <w:b/>
          <w:bCs/>
        </w:rPr>
        <w:t>Proposal</w:t>
      </w:r>
      <w:r w:rsidR="00FE0D6B">
        <w:rPr>
          <w:b/>
          <w:bCs/>
        </w:rPr>
        <w:t xml:space="preserve"> 10c</w:t>
      </w:r>
      <w:r w:rsidRPr="00AA6407">
        <w:rPr>
          <w:b/>
          <w:bCs/>
        </w:rPr>
        <w:t xml:space="preserve">: During </w:t>
      </w:r>
      <w:r>
        <w:rPr>
          <w:b/>
          <w:bCs/>
        </w:rPr>
        <w:t xml:space="preserve">inter-gNB </w:t>
      </w:r>
      <w:r w:rsidRPr="00AA6407">
        <w:rPr>
          <w:b/>
          <w:bCs/>
        </w:rPr>
        <w:t>LTM preparation, the serving gNB sends an LTM candidate configuration to the UE including:</w:t>
      </w:r>
    </w:p>
    <w:p w14:paraId="3789902E" w14:textId="77777777" w:rsidR="00FD23FD" w:rsidRPr="00AA6407" w:rsidRDefault="00FD23FD" w:rsidP="00FD23FD">
      <w:pPr>
        <w:pStyle w:val="ListParagraph"/>
        <w:numPr>
          <w:ilvl w:val="0"/>
          <w:numId w:val="27"/>
        </w:numPr>
        <w:rPr>
          <w:b/>
          <w:bCs/>
        </w:rPr>
      </w:pPr>
      <w:r w:rsidRPr="00AA6407">
        <w:rPr>
          <w:b/>
          <w:bCs/>
        </w:rPr>
        <w:t>Radio bearer config generated by the serving gNB</w:t>
      </w:r>
    </w:p>
    <w:p w14:paraId="336CF4DA" w14:textId="77777777" w:rsidR="00FD23FD" w:rsidRPr="00C72BCC" w:rsidRDefault="00FD23FD" w:rsidP="00FD23FD">
      <w:pPr>
        <w:pStyle w:val="ListParagraph"/>
        <w:numPr>
          <w:ilvl w:val="0"/>
          <w:numId w:val="27"/>
        </w:numPr>
      </w:pPr>
      <w:r w:rsidRPr="00AA6407">
        <w:rPr>
          <w:b/>
          <w:bCs/>
        </w:rPr>
        <w:t>Candidate cell group gNB as received from the candidate gNB</w:t>
      </w:r>
    </w:p>
    <w:p w14:paraId="75FA1540" w14:textId="5CBFFA51" w:rsidR="00FD23FD" w:rsidRDefault="00FD23FD" w:rsidP="006B7E06">
      <w:pPr>
        <w:pStyle w:val="Heading3"/>
      </w:pPr>
      <w:r>
        <w:lastRenderedPageBreak/>
        <w:t>3.2</w:t>
      </w:r>
      <w:r w:rsidR="00E35687">
        <w:t>.2</w:t>
      </w:r>
      <w:r>
        <w:tab/>
        <w:t>Procedure for cell switch without anchor change:</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15"/>
        <w:gridCol w:w="4816"/>
      </w:tblGrid>
      <w:tr w:rsidR="00FD23FD" w14:paraId="6BDD1AFC" w14:textId="77777777" w:rsidTr="00102837">
        <w:tc>
          <w:tcPr>
            <w:tcW w:w="4815" w:type="dxa"/>
            <w:tcBorders>
              <w:bottom w:val="single" w:sz="24" w:space="0" w:color="auto"/>
              <w:right w:val="single" w:sz="24" w:space="0" w:color="auto"/>
            </w:tcBorders>
          </w:tcPr>
          <w:p w14:paraId="160E3216" w14:textId="77777777" w:rsidR="00FD23FD" w:rsidRDefault="00FD23FD" w:rsidP="00102837">
            <w:pPr>
              <w:jc w:val="center"/>
            </w:pPr>
            <w:r>
              <w:rPr>
                <w:noProof/>
              </w:rPr>
              <w:drawing>
                <wp:inline distT="0" distB="0" distL="0" distR="0" wp14:anchorId="3FD85C28" wp14:editId="061B286B">
                  <wp:extent cx="2702438" cy="2319111"/>
                  <wp:effectExtent l="0" t="0" r="3175" b="5080"/>
                  <wp:docPr id="166624210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242106" name="Picture 6"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20142" cy="2334304"/>
                          </a:xfrm>
                          <a:prstGeom prst="rect">
                            <a:avLst/>
                          </a:prstGeom>
                          <a:noFill/>
                        </pic:spPr>
                      </pic:pic>
                    </a:graphicData>
                  </a:graphic>
                </wp:inline>
              </w:drawing>
            </w:r>
          </w:p>
        </w:tc>
        <w:tc>
          <w:tcPr>
            <w:tcW w:w="4816" w:type="dxa"/>
            <w:tcBorders>
              <w:left w:val="single" w:sz="24" w:space="0" w:color="auto"/>
              <w:bottom w:val="single" w:sz="24" w:space="0" w:color="auto"/>
            </w:tcBorders>
          </w:tcPr>
          <w:p w14:paraId="39A436F5" w14:textId="77777777" w:rsidR="00FD23FD" w:rsidRDefault="00FD23FD" w:rsidP="00102837">
            <w:pPr>
              <w:jc w:val="center"/>
            </w:pPr>
            <w:r>
              <w:rPr>
                <w:noProof/>
              </w:rPr>
              <w:drawing>
                <wp:inline distT="0" distB="0" distL="0" distR="0" wp14:anchorId="3F429180" wp14:editId="337762EF">
                  <wp:extent cx="2677013" cy="2300413"/>
                  <wp:effectExtent l="0" t="0" r="0" b="5080"/>
                  <wp:docPr id="652906731"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906731" name="Picture 7"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2621" cy="2313826"/>
                          </a:xfrm>
                          <a:prstGeom prst="rect">
                            <a:avLst/>
                          </a:prstGeom>
                          <a:noFill/>
                        </pic:spPr>
                      </pic:pic>
                    </a:graphicData>
                  </a:graphic>
                </wp:inline>
              </w:drawing>
            </w:r>
          </w:p>
        </w:tc>
      </w:tr>
      <w:tr w:rsidR="00FD23FD" w14:paraId="1023BFF6" w14:textId="77777777" w:rsidTr="00102837">
        <w:tc>
          <w:tcPr>
            <w:tcW w:w="4815" w:type="dxa"/>
            <w:tcBorders>
              <w:top w:val="single" w:sz="24" w:space="0" w:color="auto"/>
              <w:right w:val="single" w:sz="24" w:space="0" w:color="auto"/>
            </w:tcBorders>
          </w:tcPr>
          <w:p w14:paraId="1C61286A" w14:textId="77777777" w:rsidR="00FD23FD" w:rsidRDefault="00FD23FD" w:rsidP="00102837">
            <w:pPr>
              <w:jc w:val="center"/>
            </w:pPr>
            <w:r>
              <w:t>Figure – Intra-gNB LTM execution (legacy)</w:t>
            </w:r>
          </w:p>
        </w:tc>
        <w:tc>
          <w:tcPr>
            <w:tcW w:w="4816" w:type="dxa"/>
            <w:tcBorders>
              <w:top w:val="single" w:sz="24" w:space="0" w:color="auto"/>
              <w:left w:val="single" w:sz="24" w:space="0" w:color="auto"/>
            </w:tcBorders>
          </w:tcPr>
          <w:p w14:paraId="56582F84" w14:textId="77777777" w:rsidR="00FD23FD" w:rsidRDefault="00FD23FD" w:rsidP="00102837">
            <w:pPr>
              <w:jc w:val="center"/>
            </w:pPr>
            <w:r>
              <w:t xml:space="preserve">Figure – Inter-gNB LTM execution </w:t>
            </w:r>
          </w:p>
        </w:tc>
      </w:tr>
    </w:tbl>
    <w:p w14:paraId="4687EE26" w14:textId="77777777" w:rsidR="00FD23FD" w:rsidRDefault="00FD23FD" w:rsidP="00FD23FD"/>
    <w:p w14:paraId="67C800F8" w14:textId="77777777" w:rsidR="00FD23FD" w:rsidRDefault="00FD23FD" w:rsidP="00FD23FD">
      <w:r>
        <w:t>The Rel-19 LTM inter-gNB cell switch procedure can reuse elements from the Rel-18 LTM intra-gNB cell switch procedure.</w:t>
      </w:r>
    </w:p>
    <w:p w14:paraId="7EDA09C6" w14:textId="6B60B8B4" w:rsidR="00FD23FD" w:rsidRDefault="00FD23FD" w:rsidP="00FD23FD">
      <w:pPr>
        <w:rPr>
          <w:b/>
          <w:bCs/>
        </w:rPr>
      </w:pPr>
      <w:r>
        <w:rPr>
          <w:b/>
          <w:bCs/>
        </w:rPr>
        <w:t>Proposal</w:t>
      </w:r>
      <w:r w:rsidR="00FE0D6B">
        <w:rPr>
          <w:b/>
          <w:bCs/>
        </w:rPr>
        <w:t xml:space="preserve"> 11a</w:t>
      </w:r>
      <w:r>
        <w:rPr>
          <w:b/>
          <w:bCs/>
        </w:rPr>
        <w:t>: During LTM cell switch, the serving gNB-DU sends the cell switch MAC CE to the UE and notifies the target cell over the backhaul of LTM triggering.</w:t>
      </w:r>
    </w:p>
    <w:p w14:paraId="0DB5EF69" w14:textId="16156081" w:rsidR="00FD23FD" w:rsidRPr="004C218D" w:rsidRDefault="00FD23FD" w:rsidP="00FD23FD">
      <w:pPr>
        <w:rPr>
          <w:b/>
          <w:bCs/>
        </w:rPr>
      </w:pPr>
      <w:r>
        <w:rPr>
          <w:b/>
          <w:bCs/>
        </w:rPr>
        <w:t>Proposal</w:t>
      </w:r>
      <w:r w:rsidR="00FE0D6B">
        <w:rPr>
          <w:b/>
          <w:bCs/>
        </w:rPr>
        <w:t xml:space="preserve"> 11b</w:t>
      </w:r>
      <w:r>
        <w:rPr>
          <w:b/>
          <w:bCs/>
        </w:rPr>
        <w:t xml:space="preserve">: During LTM cell switch completion , the UE sends the RRC Reconfig Complete message via the target cell to the anchor gNB-CU.  </w:t>
      </w:r>
    </w:p>
    <w:p w14:paraId="17AE5A00" w14:textId="7C7B4C97" w:rsidR="00FD23FD" w:rsidRDefault="00FD23FD" w:rsidP="006B7E06">
      <w:pPr>
        <w:pStyle w:val="Heading3"/>
      </w:pPr>
      <w:r>
        <w:t>3.</w:t>
      </w:r>
      <w:r w:rsidR="006B7E06">
        <w:t>2.</w:t>
      </w:r>
      <w:r>
        <w:t>3</w:t>
      </w:r>
      <w:r>
        <w:tab/>
        <w:t>Procedure for subsequent cell switch without anchor change:</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15"/>
        <w:gridCol w:w="4816"/>
      </w:tblGrid>
      <w:tr w:rsidR="00FD23FD" w14:paraId="52AF7FF8" w14:textId="77777777" w:rsidTr="00102837">
        <w:tc>
          <w:tcPr>
            <w:tcW w:w="4815" w:type="dxa"/>
            <w:tcBorders>
              <w:bottom w:val="single" w:sz="24" w:space="0" w:color="auto"/>
              <w:right w:val="single" w:sz="24" w:space="0" w:color="auto"/>
            </w:tcBorders>
          </w:tcPr>
          <w:p w14:paraId="16BF7716" w14:textId="77777777" w:rsidR="00FD23FD" w:rsidRDefault="00FD23FD" w:rsidP="00102837">
            <w:pPr>
              <w:jc w:val="center"/>
            </w:pPr>
            <w:r>
              <w:rPr>
                <w:noProof/>
              </w:rPr>
              <w:drawing>
                <wp:inline distT="0" distB="0" distL="0" distR="0" wp14:anchorId="36FE339D" wp14:editId="4C7EB1CA">
                  <wp:extent cx="2764790" cy="2372618"/>
                  <wp:effectExtent l="0" t="0" r="0" b="8890"/>
                  <wp:docPr id="1611699608"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699608" name="Picture 8" descr="A screen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1008" cy="2377954"/>
                          </a:xfrm>
                          <a:prstGeom prst="rect">
                            <a:avLst/>
                          </a:prstGeom>
                          <a:noFill/>
                        </pic:spPr>
                      </pic:pic>
                    </a:graphicData>
                  </a:graphic>
                </wp:inline>
              </w:drawing>
            </w:r>
          </w:p>
        </w:tc>
        <w:tc>
          <w:tcPr>
            <w:tcW w:w="4816" w:type="dxa"/>
            <w:tcBorders>
              <w:left w:val="single" w:sz="24" w:space="0" w:color="auto"/>
              <w:bottom w:val="single" w:sz="24" w:space="0" w:color="auto"/>
            </w:tcBorders>
          </w:tcPr>
          <w:p w14:paraId="4A484C9A" w14:textId="77777777" w:rsidR="00FD23FD" w:rsidRDefault="00FD23FD" w:rsidP="00102837">
            <w:pPr>
              <w:jc w:val="center"/>
            </w:pPr>
            <w:r>
              <w:rPr>
                <w:noProof/>
              </w:rPr>
              <w:drawing>
                <wp:inline distT="0" distB="0" distL="0" distR="0" wp14:anchorId="42B19BC1" wp14:editId="7C54639E">
                  <wp:extent cx="2760796" cy="2372409"/>
                  <wp:effectExtent l="0" t="0" r="1905" b="8890"/>
                  <wp:docPr id="1291039443" name="Picture 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39443" name="Picture 9" descr="A screenshot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5140" cy="2384735"/>
                          </a:xfrm>
                          <a:prstGeom prst="rect">
                            <a:avLst/>
                          </a:prstGeom>
                          <a:noFill/>
                        </pic:spPr>
                      </pic:pic>
                    </a:graphicData>
                  </a:graphic>
                </wp:inline>
              </w:drawing>
            </w:r>
          </w:p>
        </w:tc>
      </w:tr>
      <w:tr w:rsidR="00FD23FD" w14:paraId="63DDE9F6" w14:textId="77777777" w:rsidTr="00102837">
        <w:tc>
          <w:tcPr>
            <w:tcW w:w="4815" w:type="dxa"/>
            <w:tcBorders>
              <w:top w:val="single" w:sz="24" w:space="0" w:color="auto"/>
              <w:right w:val="single" w:sz="24" w:space="0" w:color="auto"/>
            </w:tcBorders>
          </w:tcPr>
          <w:p w14:paraId="31CD26A2" w14:textId="77777777" w:rsidR="00FD23FD" w:rsidRDefault="00FD23FD" w:rsidP="00102837">
            <w:pPr>
              <w:jc w:val="center"/>
            </w:pPr>
            <w:r>
              <w:t>Figure – Subsequent intra-gNB LTM execution (legacy)</w:t>
            </w:r>
          </w:p>
        </w:tc>
        <w:tc>
          <w:tcPr>
            <w:tcW w:w="4816" w:type="dxa"/>
            <w:tcBorders>
              <w:top w:val="single" w:sz="24" w:space="0" w:color="auto"/>
              <w:left w:val="single" w:sz="24" w:space="0" w:color="auto"/>
            </w:tcBorders>
          </w:tcPr>
          <w:p w14:paraId="264FF104" w14:textId="77777777" w:rsidR="00FD23FD" w:rsidRDefault="00FD23FD" w:rsidP="00102837">
            <w:pPr>
              <w:jc w:val="center"/>
            </w:pPr>
            <w:r>
              <w:t xml:space="preserve">Figure – Subsequent inter-gNB LTM execution </w:t>
            </w:r>
          </w:p>
        </w:tc>
      </w:tr>
    </w:tbl>
    <w:p w14:paraId="53657575" w14:textId="77777777" w:rsidR="00FD23FD" w:rsidRDefault="00FD23FD" w:rsidP="00FD23FD">
      <w:r>
        <w:t>The Rel-19 LTM subsequent inter-gNB cell switch procedure can reuse elements from the Rel-18 LTM subsequent intra-gNB cell switch procedure, which is similar to the initial cell switch procedure.</w:t>
      </w:r>
    </w:p>
    <w:p w14:paraId="7657E357" w14:textId="3077BFCF" w:rsidR="00FD23FD" w:rsidRPr="00494DF7" w:rsidRDefault="00FD23FD" w:rsidP="00FD23FD">
      <w:r>
        <w:rPr>
          <w:b/>
          <w:bCs/>
        </w:rPr>
        <w:t>Proposal</w:t>
      </w:r>
      <w:r w:rsidR="00FE0D6B">
        <w:rPr>
          <w:b/>
          <w:bCs/>
        </w:rPr>
        <w:t xml:space="preserve"> 12</w:t>
      </w:r>
      <w:r>
        <w:rPr>
          <w:b/>
          <w:bCs/>
        </w:rPr>
        <w:t>: Handling of subsequent inter-gNB cell switch is similar to handling of the initial inter-gNB LTM cell switch.</w:t>
      </w:r>
    </w:p>
    <w:p w14:paraId="24B978A5" w14:textId="1F15B58A" w:rsidR="00FD23FD" w:rsidRDefault="00FD23FD" w:rsidP="006B7E06">
      <w:pPr>
        <w:pStyle w:val="Heading3"/>
      </w:pPr>
      <w:r>
        <w:lastRenderedPageBreak/>
        <w:t>3.</w:t>
      </w:r>
      <w:r w:rsidR="006B7E06">
        <w:t>2.</w:t>
      </w:r>
      <w:r>
        <w:t>4</w:t>
      </w:r>
      <w:r>
        <w:tab/>
        <w:t>Procedure for gNB1-initiated modification of RB config which may lead to gNB2-modification of CellGroupConfig (if supported)</w:t>
      </w:r>
    </w:p>
    <w:p w14:paraId="7A56051D" w14:textId="77777777" w:rsidR="00FD23FD" w:rsidRDefault="00FD23FD" w:rsidP="00FD23FD">
      <w:r>
        <w:t>This is similar to LTM preparation procedure.</w:t>
      </w:r>
    </w:p>
    <w:p w14:paraId="510F2C0F" w14:textId="669CCFB2" w:rsidR="00FD23FD" w:rsidRDefault="00FD23FD" w:rsidP="00FD23FD">
      <w:pPr>
        <w:rPr>
          <w:b/>
          <w:bCs/>
        </w:rPr>
      </w:pPr>
      <w:r>
        <w:rPr>
          <w:b/>
          <w:bCs/>
        </w:rPr>
        <w:t>Proposal</w:t>
      </w:r>
      <w:r w:rsidR="00FE0D6B">
        <w:rPr>
          <w:b/>
          <w:bCs/>
        </w:rPr>
        <w:t xml:space="preserve"> 13</w:t>
      </w:r>
      <w:r>
        <w:rPr>
          <w:b/>
          <w:bCs/>
        </w:rPr>
        <w:t>: The serving gNB may send updated DRB info to the candidate gNB, based on which the candidate gNB may return updated candidate CellGroupConfig.</w:t>
      </w:r>
    </w:p>
    <w:p w14:paraId="4E1A2579" w14:textId="77777777" w:rsidR="00FD23FD" w:rsidRPr="00DD5895" w:rsidRDefault="00FD23FD" w:rsidP="00FD23FD">
      <w:pPr>
        <w:rPr>
          <w:b/>
          <w:bCs/>
        </w:rPr>
      </w:pPr>
    </w:p>
    <w:p w14:paraId="5C1C6D9E" w14:textId="42391DF1" w:rsidR="00FD23FD" w:rsidRDefault="00FD23FD" w:rsidP="006B7E06">
      <w:pPr>
        <w:pStyle w:val="Heading3"/>
      </w:pPr>
      <w:r>
        <w:t>3.</w:t>
      </w:r>
      <w:r w:rsidR="006B7E06">
        <w:t>2.</w:t>
      </w:r>
      <w:r>
        <w:t>5</w:t>
      </w:r>
      <w:r>
        <w:tab/>
        <w:t>Procedure for gNB2-initiated modification of CellGroupConfig (if supported)</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05"/>
        <w:gridCol w:w="4836"/>
      </w:tblGrid>
      <w:tr w:rsidR="00FD23FD" w14:paraId="38262DD1" w14:textId="77777777" w:rsidTr="00102837">
        <w:tc>
          <w:tcPr>
            <w:tcW w:w="4728" w:type="dxa"/>
            <w:tcBorders>
              <w:bottom w:val="single" w:sz="24" w:space="0" w:color="auto"/>
              <w:right w:val="single" w:sz="24" w:space="0" w:color="auto"/>
            </w:tcBorders>
          </w:tcPr>
          <w:p w14:paraId="49A63E5C" w14:textId="77777777" w:rsidR="00FD23FD" w:rsidRDefault="00FD23FD" w:rsidP="00102837">
            <w:pPr>
              <w:jc w:val="center"/>
            </w:pPr>
            <w:r>
              <w:rPr>
                <w:noProof/>
              </w:rPr>
              <w:drawing>
                <wp:inline distT="0" distB="0" distL="0" distR="0" wp14:anchorId="50A58D7B" wp14:editId="71E1BE74">
                  <wp:extent cx="2956184" cy="2684584"/>
                  <wp:effectExtent l="0" t="0" r="0" b="1905"/>
                  <wp:docPr id="561232270" name="Picture 10" descr="A black screen with different colored labe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232270" name="Picture 10" descr="A black screen with different colored label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5933" cy="2702519"/>
                          </a:xfrm>
                          <a:prstGeom prst="rect">
                            <a:avLst/>
                          </a:prstGeom>
                          <a:noFill/>
                        </pic:spPr>
                      </pic:pic>
                    </a:graphicData>
                  </a:graphic>
                </wp:inline>
              </w:drawing>
            </w:r>
          </w:p>
        </w:tc>
        <w:tc>
          <w:tcPr>
            <w:tcW w:w="4913" w:type="dxa"/>
            <w:tcBorders>
              <w:left w:val="single" w:sz="24" w:space="0" w:color="auto"/>
              <w:bottom w:val="single" w:sz="24" w:space="0" w:color="auto"/>
            </w:tcBorders>
          </w:tcPr>
          <w:p w14:paraId="09B321D9" w14:textId="77777777" w:rsidR="00FD23FD" w:rsidRDefault="00FD23FD" w:rsidP="00102837">
            <w:pPr>
              <w:jc w:val="center"/>
            </w:pPr>
            <w:r>
              <w:rPr>
                <w:noProof/>
              </w:rPr>
              <w:drawing>
                <wp:inline distT="0" distB="0" distL="0" distR="0" wp14:anchorId="5A596B4C" wp14:editId="5D827C27">
                  <wp:extent cx="2975610" cy="2664279"/>
                  <wp:effectExtent l="0" t="0" r="0" b="3175"/>
                  <wp:docPr id="232247656" name="Picture 21" descr="A black screen with different colored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247656" name="Picture 21" descr="A black screen with different colored rectangle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05793" cy="2691304"/>
                          </a:xfrm>
                          <a:prstGeom prst="rect">
                            <a:avLst/>
                          </a:prstGeom>
                          <a:noFill/>
                        </pic:spPr>
                      </pic:pic>
                    </a:graphicData>
                  </a:graphic>
                </wp:inline>
              </w:drawing>
            </w:r>
          </w:p>
        </w:tc>
      </w:tr>
      <w:tr w:rsidR="00FD23FD" w14:paraId="22DFA9DE" w14:textId="77777777" w:rsidTr="00102837">
        <w:tc>
          <w:tcPr>
            <w:tcW w:w="4728" w:type="dxa"/>
            <w:tcBorders>
              <w:top w:val="single" w:sz="24" w:space="0" w:color="auto"/>
              <w:right w:val="single" w:sz="24" w:space="0" w:color="auto"/>
            </w:tcBorders>
          </w:tcPr>
          <w:p w14:paraId="2BB8764E" w14:textId="77777777" w:rsidR="00FD23FD" w:rsidRDefault="00FD23FD" w:rsidP="00102837">
            <w:pPr>
              <w:jc w:val="center"/>
            </w:pPr>
            <w:r>
              <w:t>Figure – SN-initiated modification of CPA-CellGroupConfig (legacy)</w:t>
            </w:r>
          </w:p>
        </w:tc>
        <w:tc>
          <w:tcPr>
            <w:tcW w:w="4913" w:type="dxa"/>
            <w:tcBorders>
              <w:top w:val="single" w:sz="24" w:space="0" w:color="auto"/>
              <w:left w:val="single" w:sz="24" w:space="0" w:color="auto"/>
            </w:tcBorders>
          </w:tcPr>
          <w:p w14:paraId="5E9F5DD5" w14:textId="77777777" w:rsidR="00FD23FD" w:rsidRDefault="00FD23FD" w:rsidP="00102837">
            <w:pPr>
              <w:jc w:val="center"/>
            </w:pPr>
            <w:r>
              <w:t xml:space="preserve">Figure – gNB2-initiated modification of LTM candidate CellGroupConfig </w:t>
            </w:r>
          </w:p>
        </w:tc>
      </w:tr>
    </w:tbl>
    <w:p w14:paraId="79847C4B" w14:textId="77777777" w:rsidR="00FD23FD" w:rsidRDefault="00FD23FD" w:rsidP="00FD23FD">
      <w:r>
        <w:t>The candidate-gNB-initiated modification of the LTM candidate CellGroupConfig can reuse procedures from the CPA framework for SN-initiated modification of the CPA candidate CellGroupConfig.</w:t>
      </w:r>
    </w:p>
    <w:p w14:paraId="6AA1307F" w14:textId="1218DFDA" w:rsidR="00FD23FD" w:rsidRDefault="00FD23FD" w:rsidP="00FD23FD">
      <w:pPr>
        <w:rPr>
          <w:b/>
          <w:bCs/>
        </w:rPr>
      </w:pPr>
      <w:r>
        <w:rPr>
          <w:b/>
          <w:bCs/>
        </w:rPr>
        <w:t>Proposal</w:t>
      </w:r>
      <w:r w:rsidR="00FE0D6B">
        <w:rPr>
          <w:b/>
          <w:bCs/>
        </w:rPr>
        <w:t xml:space="preserve"> 14</w:t>
      </w:r>
      <w:r>
        <w:rPr>
          <w:b/>
          <w:bCs/>
        </w:rPr>
        <w:t>: Support candidate-gNB-initiated modification of the candidate CellGroupConfig:</w:t>
      </w:r>
    </w:p>
    <w:p w14:paraId="44CE5DAA" w14:textId="77777777" w:rsidR="00FD23FD" w:rsidRDefault="00FD23FD" w:rsidP="00FD23FD">
      <w:pPr>
        <w:pStyle w:val="ListParagraph"/>
        <w:numPr>
          <w:ilvl w:val="0"/>
          <w:numId w:val="27"/>
        </w:numPr>
        <w:rPr>
          <w:b/>
          <w:bCs/>
        </w:rPr>
      </w:pPr>
      <w:r>
        <w:rPr>
          <w:b/>
          <w:bCs/>
        </w:rPr>
        <w:t>The candidate gNB-DU sends the updated candidate CellGroupConfig to its controlling gNB-CU</w:t>
      </w:r>
    </w:p>
    <w:p w14:paraId="3BEC2151" w14:textId="77777777" w:rsidR="00FD23FD" w:rsidRDefault="00FD23FD" w:rsidP="00FD23FD">
      <w:pPr>
        <w:pStyle w:val="ListParagraph"/>
        <w:numPr>
          <w:ilvl w:val="0"/>
          <w:numId w:val="27"/>
        </w:numPr>
        <w:rPr>
          <w:b/>
          <w:bCs/>
        </w:rPr>
      </w:pPr>
      <w:r>
        <w:rPr>
          <w:b/>
          <w:bCs/>
        </w:rPr>
        <w:t>The controlling gNB-CU sends the updated candidate CellGroupConfig to the anchor gNB-CU</w:t>
      </w:r>
    </w:p>
    <w:p w14:paraId="6CC7031B" w14:textId="77777777" w:rsidR="00FD23FD" w:rsidRPr="00554391" w:rsidRDefault="00FD23FD" w:rsidP="00FD23FD">
      <w:pPr>
        <w:pStyle w:val="ListParagraph"/>
        <w:numPr>
          <w:ilvl w:val="0"/>
          <w:numId w:val="27"/>
        </w:numPr>
        <w:rPr>
          <w:b/>
          <w:bCs/>
        </w:rPr>
      </w:pPr>
      <w:r>
        <w:rPr>
          <w:b/>
          <w:bCs/>
        </w:rPr>
        <w:t>The anchor-gNB-CU reconfigures the UE with the updated candidate CellGroupConfig and confirms the change to the controlling gNB-CU.</w:t>
      </w:r>
    </w:p>
    <w:p w14:paraId="29CF051E" w14:textId="72B38289" w:rsidR="00FD23FD" w:rsidRDefault="00FD23FD" w:rsidP="006B7E06">
      <w:pPr>
        <w:pStyle w:val="Heading3"/>
      </w:pPr>
      <w:r>
        <w:lastRenderedPageBreak/>
        <w:t>3.</w:t>
      </w:r>
      <w:r w:rsidR="006B7E06">
        <w:t>2.</w:t>
      </w:r>
      <w:r>
        <w:t>6</w:t>
      </w:r>
      <w:r>
        <w:tab/>
        <w:t>Procedure for ULI:</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26"/>
        <w:gridCol w:w="4915"/>
      </w:tblGrid>
      <w:tr w:rsidR="00FD23FD" w14:paraId="561B41C1" w14:textId="77777777" w:rsidTr="00102837">
        <w:tc>
          <w:tcPr>
            <w:tcW w:w="4726" w:type="dxa"/>
            <w:tcBorders>
              <w:bottom w:val="single" w:sz="24" w:space="0" w:color="auto"/>
              <w:right w:val="single" w:sz="24" w:space="0" w:color="auto"/>
            </w:tcBorders>
          </w:tcPr>
          <w:p w14:paraId="06040F5E" w14:textId="77777777" w:rsidR="00FD23FD" w:rsidRDefault="00FD23FD" w:rsidP="00102837">
            <w:pPr>
              <w:jc w:val="center"/>
            </w:pPr>
            <w:r>
              <w:rPr>
                <w:noProof/>
              </w:rPr>
              <w:drawing>
                <wp:inline distT="0" distB="0" distL="0" distR="0" wp14:anchorId="5539B8EE" wp14:editId="0BDAA1EB">
                  <wp:extent cx="2625242" cy="3471496"/>
                  <wp:effectExtent l="0" t="0" r="3810" b="0"/>
                  <wp:docPr id="511485012" name="Picture 1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485012" name="Picture 12" descr="A black screen with white text&#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2232" cy="3480740"/>
                          </a:xfrm>
                          <a:prstGeom prst="rect">
                            <a:avLst/>
                          </a:prstGeom>
                          <a:noFill/>
                        </pic:spPr>
                      </pic:pic>
                    </a:graphicData>
                  </a:graphic>
                </wp:inline>
              </w:drawing>
            </w:r>
          </w:p>
        </w:tc>
        <w:tc>
          <w:tcPr>
            <w:tcW w:w="4723" w:type="dxa"/>
            <w:tcBorders>
              <w:left w:val="single" w:sz="24" w:space="0" w:color="auto"/>
              <w:bottom w:val="single" w:sz="24" w:space="0" w:color="auto"/>
            </w:tcBorders>
          </w:tcPr>
          <w:p w14:paraId="64CE36DA" w14:textId="77777777" w:rsidR="00FD23FD" w:rsidRDefault="00FD23FD" w:rsidP="00102837">
            <w:pPr>
              <w:jc w:val="center"/>
            </w:pPr>
            <w:r>
              <w:rPr>
                <w:noProof/>
              </w:rPr>
              <w:drawing>
                <wp:inline distT="0" distB="0" distL="0" distR="0" wp14:anchorId="01AFE2A9" wp14:editId="4E9D83EB">
                  <wp:extent cx="2614744" cy="3463047"/>
                  <wp:effectExtent l="0" t="0" r="0" b="4445"/>
                  <wp:docPr id="1584827341"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27341" name="Picture 2" descr="A black screen with white text&#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47413" cy="3506314"/>
                          </a:xfrm>
                          <a:prstGeom prst="rect">
                            <a:avLst/>
                          </a:prstGeom>
                          <a:noFill/>
                        </pic:spPr>
                      </pic:pic>
                    </a:graphicData>
                  </a:graphic>
                </wp:inline>
              </w:drawing>
            </w:r>
          </w:p>
        </w:tc>
      </w:tr>
      <w:tr w:rsidR="00FD23FD" w14:paraId="4CB765FC" w14:textId="77777777" w:rsidTr="00102837">
        <w:tc>
          <w:tcPr>
            <w:tcW w:w="4726" w:type="dxa"/>
            <w:tcBorders>
              <w:top w:val="single" w:sz="24" w:space="0" w:color="auto"/>
              <w:right w:val="single" w:sz="24" w:space="0" w:color="auto"/>
            </w:tcBorders>
          </w:tcPr>
          <w:p w14:paraId="6EB66CEA" w14:textId="77777777" w:rsidR="00FD23FD" w:rsidRDefault="00FD23FD" w:rsidP="00102837">
            <w:pPr>
              <w:jc w:val="center"/>
            </w:pPr>
            <w:r>
              <w:t>Figure – NR-DC ULI (legacy)</w:t>
            </w:r>
          </w:p>
        </w:tc>
        <w:tc>
          <w:tcPr>
            <w:tcW w:w="4915" w:type="dxa"/>
            <w:tcBorders>
              <w:top w:val="single" w:sz="24" w:space="0" w:color="auto"/>
              <w:left w:val="single" w:sz="24" w:space="0" w:color="auto"/>
            </w:tcBorders>
          </w:tcPr>
          <w:p w14:paraId="677D4B1C" w14:textId="77777777" w:rsidR="00FD23FD" w:rsidRDefault="00FD23FD" w:rsidP="00102837">
            <w:pPr>
              <w:jc w:val="center"/>
            </w:pPr>
            <w:r>
              <w:t xml:space="preserve">Figure – LTM ULI </w:t>
            </w:r>
          </w:p>
        </w:tc>
      </w:tr>
    </w:tbl>
    <w:p w14:paraId="32D05535" w14:textId="77777777" w:rsidR="00FD23FD" w:rsidRDefault="00FD23FD" w:rsidP="00FD23FD">
      <w:r>
        <w:t>The location reporting procedure during inter-gNB LTM can reuse elements from the location reporting procedure of NR-DC.</w:t>
      </w:r>
    </w:p>
    <w:p w14:paraId="7D6191DD" w14:textId="2B444A52" w:rsidR="00FD23FD" w:rsidRPr="00AA4599" w:rsidRDefault="00FD23FD" w:rsidP="00FD23FD">
      <w:pPr>
        <w:rPr>
          <w:b/>
          <w:bCs/>
        </w:rPr>
      </w:pPr>
      <w:r>
        <w:rPr>
          <w:b/>
          <w:bCs/>
        </w:rPr>
        <w:t>Proposal</w:t>
      </w:r>
      <w:r w:rsidR="00FE0D6B">
        <w:rPr>
          <w:b/>
          <w:bCs/>
        </w:rPr>
        <w:t xml:space="preserve"> 15</w:t>
      </w:r>
      <w:r>
        <w:rPr>
          <w:b/>
          <w:bCs/>
        </w:rPr>
        <w:t>: The anchor-CU may send user location information report to the CN based on served cell information exchange with the candidate gNB during Xn setup.</w:t>
      </w:r>
    </w:p>
    <w:p w14:paraId="2325D3A8" w14:textId="544D7DA1" w:rsidR="00FD23FD" w:rsidRDefault="00FD23FD" w:rsidP="006B7E06">
      <w:pPr>
        <w:pStyle w:val="Heading3"/>
      </w:pPr>
      <w:r>
        <w:t>3.</w:t>
      </w:r>
      <w:r w:rsidR="006B7E06">
        <w:t>2.</w:t>
      </w:r>
      <w:r>
        <w:t>7</w:t>
      </w:r>
      <w:r>
        <w:tab/>
        <w:t>Procedure for transport of RRC messages: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26"/>
        <w:gridCol w:w="4915"/>
      </w:tblGrid>
      <w:tr w:rsidR="00FD23FD" w14:paraId="0869034C" w14:textId="77777777" w:rsidTr="00102837">
        <w:tc>
          <w:tcPr>
            <w:tcW w:w="4726" w:type="dxa"/>
            <w:tcBorders>
              <w:bottom w:val="single" w:sz="24" w:space="0" w:color="auto"/>
              <w:right w:val="single" w:sz="24" w:space="0" w:color="auto"/>
            </w:tcBorders>
          </w:tcPr>
          <w:p w14:paraId="7D359DFB" w14:textId="77777777" w:rsidR="00FD23FD" w:rsidRDefault="00FD23FD" w:rsidP="00102837">
            <w:pPr>
              <w:jc w:val="center"/>
            </w:pPr>
            <w:r>
              <w:rPr>
                <w:noProof/>
              </w:rPr>
              <w:drawing>
                <wp:inline distT="0" distB="0" distL="0" distR="0" wp14:anchorId="695BCB18" wp14:editId="77A6A1E3">
                  <wp:extent cx="2774700" cy="2955876"/>
                  <wp:effectExtent l="0" t="0" r="6985" b="0"/>
                  <wp:docPr id="1657561364" name="Picture 14"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561364" name="Picture 14" descr="A screenshot of a phone&#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4522" cy="2966339"/>
                          </a:xfrm>
                          <a:prstGeom prst="rect">
                            <a:avLst/>
                          </a:prstGeom>
                          <a:noFill/>
                        </pic:spPr>
                      </pic:pic>
                    </a:graphicData>
                  </a:graphic>
                </wp:inline>
              </w:drawing>
            </w:r>
          </w:p>
        </w:tc>
        <w:tc>
          <w:tcPr>
            <w:tcW w:w="4723" w:type="dxa"/>
            <w:tcBorders>
              <w:left w:val="single" w:sz="24" w:space="0" w:color="auto"/>
              <w:bottom w:val="single" w:sz="24" w:space="0" w:color="auto"/>
            </w:tcBorders>
          </w:tcPr>
          <w:p w14:paraId="0CFAB11B" w14:textId="77777777" w:rsidR="00FD23FD" w:rsidRDefault="00FD23FD" w:rsidP="00102837">
            <w:pPr>
              <w:jc w:val="center"/>
            </w:pPr>
            <w:r>
              <w:rPr>
                <w:noProof/>
              </w:rPr>
              <w:drawing>
                <wp:inline distT="0" distB="0" distL="0" distR="0" wp14:anchorId="59992BD4" wp14:editId="03127F34">
                  <wp:extent cx="2815838" cy="2952701"/>
                  <wp:effectExtent l="0" t="0" r="3810" b="635"/>
                  <wp:docPr id="144781565" name="Picture 15"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81565" name="Picture 15" descr="A screenshot of a phone&#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28949" cy="2966450"/>
                          </a:xfrm>
                          <a:prstGeom prst="rect">
                            <a:avLst/>
                          </a:prstGeom>
                          <a:noFill/>
                        </pic:spPr>
                      </pic:pic>
                    </a:graphicData>
                  </a:graphic>
                </wp:inline>
              </w:drawing>
            </w:r>
          </w:p>
        </w:tc>
      </w:tr>
      <w:tr w:rsidR="00FD23FD" w14:paraId="1238E8B2" w14:textId="77777777" w:rsidTr="00102837">
        <w:tc>
          <w:tcPr>
            <w:tcW w:w="4726" w:type="dxa"/>
            <w:tcBorders>
              <w:top w:val="single" w:sz="24" w:space="0" w:color="auto"/>
              <w:right w:val="single" w:sz="24" w:space="0" w:color="auto"/>
            </w:tcBorders>
          </w:tcPr>
          <w:p w14:paraId="3FB02DB6" w14:textId="77777777" w:rsidR="00FD23FD" w:rsidRDefault="00FD23FD" w:rsidP="00102837">
            <w:pPr>
              <w:jc w:val="center"/>
            </w:pPr>
            <w:r>
              <w:t>Figure – NR-DC RRC transfer (legacy)</w:t>
            </w:r>
          </w:p>
        </w:tc>
        <w:tc>
          <w:tcPr>
            <w:tcW w:w="4915" w:type="dxa"/>
            <w:tcBorders>
              <w:top w:val="single" w:sz="24" w:space="0" w:color="auto"/>
              <w:left w:val="single" w:sz="24" w:space="0" w:color="auto"/>
            </w:tcBorders>
          </w:tcPr>
          <w:p w14:paraId="64D6744F" w14:textId="77777777" w:rsidR="00FD23FD" w:rsidRDefault="00FD23FD" w:rsidP="00102837">
            <w:pPr>
              <w:jc w:val="center"/>
            </w:pPr>
            <w:r>
              <w:t xml:space="preserve">Figure – LTM RRC transfer </w:t>
            </w:r>
          </w:p>
        </w:tc>
      </w:tr>
    </w:tbl>
    <w:p w14:paraId="2C43C104" w14:textId="77777777" w:rsidR="00FD23FD" w:rsidRDefault="00FD23FD" w:rsidP="00FD23FD">
      <w:r>
        <w:t>The transfer of RRC messages between the UE and the anchor-CU during inter-gNB LTM can reuse the RRC transfer procedure of NR-DC with stage-3 enhancements.</w:t>
      </w:r>
    </w:p>
    <w:p w14:paraId="3E5093D0" w14:textId="53497F30" w:rsidR="00FD23FD" w:rsidRPr="00BC04BD" w:rsidRDefault="00FD23FD" w:rsidP="00FD23FD">
      <w:pPr>
        <w:rPr>
          <w:b/>
          <w:bCs/>
        </w:rPr>
      </w:pPr>
      <w:r>
        <w:rPr>
          <w:b/>
          <w:bCs/>
        </w:rPr>
        <w:lastRenderedPageBreak/>
        <w:t>Proposal</w:t>
      </w:r>
      <w:r w:rsidR="00FE0D6B">
        <w:rPr>
          <w:b/>
          <w:bCs/>
        </w:rPr>
        <w:t xml:space="preserve"> 16</w:t>
      </w:r>
      <w:r>
        <w:rPr>
          <w:b/>
          <w:bCs/>
        </w:rPr>
        <w:t>: Xn/F1 RRC transfer procedures can be reused for the transport of RRC messages between the UE and the anchor gNB-CU.</w:t>
      </w:r>
    </w:p>
    <w:p w14:paraId="344378D7" w14:textId="493500D0" w:rsidR="00FD23FD" w:rsidRDefault="00FD23FD" w:rsidP="006B7E06">
      <w:pPr>
        <w:pStyle w:val="Heading3"/>
      </w:pPr>
      <w:r>
        <w:t>3.</w:t>
      </w:r>
      <w:r w:rsidR="006B7E06">
        <w:t>2.</w:t>
      </w:r>
      <w:r>
        <w:t>8</w:t>
      </w:r>
      <w:r>
        <w:tab/>
        <w:t>Procedure for transport of UP traffic:</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26"/>
        <w:gridCol w:w="4915"/>
      </w:tblGrid>
      <w:tr w:rsidR="00FD23FD" w14:paraId="588FD345" w14:textId="77777777" w:rsidTr="00102837">
        <w:tc>
          <w:tcPr>
            <w:tcW w:w="4726" w:type="dxa"/>
            <w:tcBorders>
              <w:bottom w:val="single" w:sz="24" w:space="0" w:color="auto"/>
              <w:right w:val="single" w:sz="24" w:space="0" w:color="auto"/>
            </w:tcBorders>
          </w:tcPr>
          <w:p w14:paraId="1B7FA7A0" w14:textId="77777777" w:rsidR="00FD23FD" w:rsidRDefault="00FD23FD" w:rsidP="00102837">
            <w:pPr>
              <w:jc w:val="center"/>
            </w:pPr>
            <w:r>
              <w:rPr>
                <w:noProof/>
              </w:rPr>
              <w:drawing>
                <wp:inline distT="0" distB="0" distL="0" distR="0" wp14:anchorId="1DD2EC72" wp14:editId="08CB7939">
                  <wp:extent cx="2433426" cy="2883535"/>
                  <wp:effectExtent l="0" t="0" r="5080" b="0"/>
                  <wp:docPr id="1434361553" name="Picture 16"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361553" name="Picture 16" descr="A black background with white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44829" cy="2897048"/>
                          </a:xfrm>
                          <a:prstGeom prst="rect">
                            <a:avLst/>
                          </a:prstGeom>
                          <a:noFill/>
                        </pic:spPr>
                      </pic:pic>
                    </a:graphicData>
                  </a:graphic>
                </wp:inline>
              </w:drawing>
            </w:r>
          </w:p>
        </w:tc>
        <w:tc>
          <w:tcPr>
            <w:tcW w:w="4723" w:type="dxa"/>
            <w:tcBorders>
              <w:left w:val="single" w:sz="24" w:space="0" w:color="auto"/>
              <w:bottom w:val="single" w:sz="24" w:space="0" w:color="auto"/>
            </w:tcBorders>
          </w:tcPr>
          <w:p w14:paraId="0B4E5E99" w14:textId="77777777" w:rsidR="00FD23FD" w:rsidRDefault="00FD23FD" w:rsidP="00102837">
            <w:pPr>
              <w:jc w:val="center"/>
            </w:pPr>
            <w:r>
              <w:rPr>
                <w:noProof/>
              </w:rPr>
              <w:drawing>
                <wp:inline distT="0" distB="0" distL="0" distR="0" wp14:anchorId="1A0613CB" wp14:editId="0604D956">
                  <wp:extent cx="2428479" cy="2877673"/>
                  <wp:effectExtent l="0" t="0" r="0" b="0"/>
                  <wp:docPr id="1359413331" name="Picture 17"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413331" name="Picture 17" descr="A black background with white text&#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0275" cy="2891651"/>
                          </a:xfrm>
                          <a:prstGeom prst="rect">
                            <a:avLst/>
                          </a:prstGeom>
                          <a:noFill/>
                        </pic:spPr>
                      </pic:pic>
                    </a:graphicData>
                  </a:graphic>
                </wp:inline>
              </w:drawing>
            </w:r>
          </w:p>
        </w:tc>
      </w:tr>
      <w:tr w:rsidR="00FD23FD" w14:paraId="4373E7F2" w14:textId="77777777" w:rsidTr="00102837">
        <w:tc>
          <w:tcPr>
            <w:tcW w:w="4726" w:type="dxa"/>
            <w:tcBorders>
              <w:top w:val="single" w:sz="24" w:space="0" w:color="auto"/>
              <w:right w:val="single" w:sz="24" w:space="0" w:color="auto"/>
            </w:tcBorders>
          </w:tcPr>
          <w:p w14:paraId="20A8E70B" w14:textId="77777777" w:rsidR="00FD23FD" w:rsidRDefault="00FD23FD" w:rsidP="00102837">
            <w:pPr>
              <w:jc w:val="center"/>
            </w:pPr>
            <w:r>
              <w:t>Figure – NR-DC UP traffic transport (legacy)</w:t>
            </w:r>
          </w:p>
        </w:tc>
        <w:tc>
          <w:tcPr>
            <w:tcW w:w="4915" w:type="dxa"/>
            <w:tcBorders>
              <w:top w:val="single" w:sz="24" w:space="0" w:color="auto"/>
              <w:left w:val="single" w:sz="24" w:space="0" w:color="auto"/>
            </w:tcBorders>
          </w:tcPr>
          <w:p w14:paraId="0AB456D5" w14:textId="77777777" w:rsidR="00FD23FD" w:rsidRDefault="00FD23FD" w:rsidP="00102837">
            <w:pPr>
              <w:jc w:val="center"/>
            </w:pPr>
            <w:r>
              <w:t xml:space="preserve">Figure – LTM UP traffic transport </w:t>
            </w:r>
          </w:p>
        </w:tc>
      </w:tr>
    </w:tbl>
    <w:p w14:paraId="5095FC17" w14:textId="77777777" w:rsidR="00FD23FD" w:rsidRDefault="00FD23FD" w:rsidP="00FD23FD"/>
    <w:p w14:paraId="24F4DBA5" w14:textId="77777777" w:rsidR="00FD23FD" w:rsidRDefault="00FD23FD" w:rsidP="00FD23FD">
      <w:r>
        <w:t>The transfer of UP traffic between the UE and the anchor-CU during inter-gNB LTM can reuse similar UP traffic transport as that for MN-terminated SCG bearers in NR-DC.</w:t>
      </w:r>
    </w:p>
    <w:p w14:paraId="609B01E3" w14:textId="64734A1B" w:rsidR="00FD23FD" w:rsidRPr="006457A5" w:rsidRDefault="00FD23FD" w:rsidP="00FD23FD">
      <w:pPr>
        <w:rPr>
          <w:b/>
          <w:bCs/>
        </w:rPr>
      </w:pPr>
      <w:r>
        <w:rPr>
          <w:b/>
          <w:bCs/>
        </w:rPr>
        <w:t>Proposal</w:t>
      </w:r>
      <w:r w:rsidR="00FE0D6B">
        <w:rPr>
          <w:b/>
          <w:bCs/>
        </w:rPr>
        <w:t xml:space="preserve"> 17</w:t>
      </w:r>
      <w:r>
        <w:rPr>
          <w:b/>
          <w:bCs/>
        </w:rPr>
        <w:t xml:space="preserve">: The UE and the anchor gNB-CU may exchange PDCP PDUs based on exchange of RLC SDUs between the UE and the candidate gNB-DU. </w:t>
      </w:r>
    </w:p>
    <w:p w14:paraId="35A43D1A" w14:textId="0CE34EC5" w:rsidR="00FD23FD" w:rsidRDefault="00FD23FD" w:rsidP="006B7E06">
      <w:pPr>
        <w:pStyle w:val="Heading3"/>
      </w:pPr>
      <w:r>
        <w:t>3.</w:t>
      </w:r>
      <w:r w:rsidR="006B7E06">
        <w:t>2.</w:t>
      </w:r>
      <w:r>
        <w:t>9</w:t>
      </w:r>
      <w:r>
        <w:tab/>
        <w:t>Procedure for anchor switch with no cell change:</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15"/>
        <w:gridCol w:w="4926"/>
      </w:tblGrid>
      <w:tr w:rsidR="00FD23FD" w14:paraId="0928D912" w14:textId="77777777" w:rsidTr="00102837">
        <w:tc>
          <w:tcPr>
            <w:tcW w:w="4726" w:type="dxa"/>
            <w:tcBorders>
              <w:bottom w:val="single" w:sz="24" w:space="0" w:color="auto"/>
              <w:right w:val="single" w:sz="24" w:space="0" w:color="auto"/>
            </w:tcBorders>
          </w:tcPr>
          <w:p w14:paraId="78C8EDE7" w14:textId="77777777" w:rsidR="00FD23FD" w:rsidRDefault="00FD23FD" w:rsidP="00102837">
            <w:pPr>
              <w:jc w:val="center"/>
            </w:pPr>
            <w:r>
              <w:rPr>
                <w:noProof/>
              </w:rPr>
              <w:drawing>
                <wp:inline distT="0" distB="0" distL="0" distR="0" wp14:anchorId="78F48110" wp14:editId="0E19920E">
                  <wp:extent cx="1743140" cy="3300876"/>
                  <wp:effectExtent l="0" t="0" r="0" b="0"/>
                  <wp:docPr id="34281667" name="Picture 18"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81667" name="Picture 18" descr="A black screen with white text&#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48384" cy="3310806"/>
                          </a:xfrm>
                          <a:prstGeom prst="rect">
                            <a:avLst/>
                          </a:prstGeom>
                          <a:noFill/>
                        </pic:spPr>
                      </pic:pic>
                    </a:graphicData>
                  </a:graphic>
                </wp:inline>
              </w:drawing>
            </w:r>
          </w:p>
        </w:tc>
        <w:tc>
          <w:tcPr>
            <w:tcW w:w="4723" w:type="dxa"/>
            <w:tcBorders>
              <w:left w:val="single" w:sz="24" w:space="0" w:color="auto"/>
              <w:bottom w:val="single" w:sz="24" w:space="0" w:color="auto"/>
            </w:tcBorders>
          </w:tcPr>
          <w:p w14:paraId="4F5BA07E" w14:textId="77777777" w:rsidR="00FD23FD" w:rsidRDefault="00FD23FD" w:rsidP="00102837">
            <w:pPr>
              <w:jc w:val="center"/>
            </w:pPr>
            <w:r>
              <w:rPr>
                <w:noProof/>
              </w:rPr>
              <w:drawing>
                <wp:inline distT="0" distB="0" distL="0" distR="0" wp14:anchorId="747B3120" wp14:editId="54520A84">
                  <wp:extent cx="2990251" cy="3357880"/>
                  <wp:effectExtent l="0" t="0" r="635" b="0"/>
                  <wp:docPr id="1330157567" name="Picture 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157567" name="Picture 1" descr="A screenshot of a phone&#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11079" cy="3381269"/>
                          </a:xfrm>
                          <a:prstGeom prst="rect">
                            <a:avLst/>
                          </a:prstGeom>
                          <a:noFill/>
                        </pic:spPr>
                      </pic:pic>
                    </a:graphicData>
                  </a:graphic>
                </wp:inline>
              </w:drawing>
            </w:r>
          </w:p>
        </w:tc>
      </w:tr>
      <w:tr w:rsidR="00FD23FD" w14:paraId="5DD086D9" w14:textId="77777777" w:rsidTr="00102837">
        <w:tc>
          <w:tcPr>
            <w:tcW w:w="4726" w:type="dxa"/>
            <w:tcBorders>
              <w:top w:val="single" w:sz="24" w:space="0" w:color="auto"/>
              <w:right w:val="single" w:sz="24" w:space="0" w:color="auto"/>
            </w:tcBorders>
          </w:tcPr>
          <w:p w14:paraId="7F1C2C1A" w14:textId="77777777" w:rsidR="00FD23FD" w:rsidRDefault="00FD23FD" w:rsidP="00102837">
            <w:pPr>
              <w:jc w:val="center"/>
            </w:pPr>
            <w:r>
              <w:lastRenderedPageBreak/>
              <w:t>Figure – Security update with no cell change (legacy)</w:t>
            </w:r>
          </w:p>
        </w:tc>
        <w:tc>
          <w:tcPr>
            <w:tcW w:w="4915" w:type="dxa"/>
            <w:tcBorders>
              <w:top w:val="single" w:sz="24" w:space="0" w:color="auto"/>
              <w:left w:val="single" w:sz="24" w:space="0" w:color="auto"/>
            </w:tcBorders>
          </w:tcPr>
          <w:p w14:paraId="76D4D3DC" w14:textId="77777777" w:rsidR="00FD23FD" w:rsidRDefault="00FD23FD" w:rsidP="00102837">
            <w:pPr>
              <w:jc w:val="center"/>
            </w:pPr>
            <w:r>
              <w:t xml:space="preserve">Figure – LTM CU anchor change with no cell change </w:t>
            </w:r>
          </w:p>
        </w:tc>
      </w:tr>
    </w:tbl>
    <w:p w14:paraId="23D20A47" w14:textId="77777777" w:rsidR="00FD23FD" w:rsidRDefault="00FD23FD" w:rsidP="00FD23FD">
      <w:r>
        <w:t>The procedure for CU-anchor switch without cell switch can reuse the Rel-15 RRC Reconfiguration procedure for security change without cell change. Additionally, the procedure for CU-anchor switch requires a UE context transfer procedure between the source anchor-CU and the target anchor-CU.</w:t>
      </w:r>
    </w:p>
    <w:p w14:paraId="4BE0F84B" w14:textId="124B92B5" w:rsidR="00FD23FD" w:rsidRDefault="00FD23FD" w:rsidP="00FD23FD">
      <w:pPr>
        <w:rPr>
          <w:b/>
          <w:bCs/>
        </w:rPr>
      </w:pPr>
      <w:r>
        <w:rPr>
          <w:b/>
          <w:bCs/>
        </w:rPr>
        <w:t>Proposal</w:t>
      </w:r>
      <w:r w:rsidR="00FE0D6B">
        <w:rPr>
          <w:b/>
          <w:bCs/>
        </w:rPr>
        <w:t xml:space="preserve"> 18a</w:t>
      </w:r>
      <w:r>
        <w:rPr>
          <w:b/>
          <w:bCs/>
        </w:rPr>
        <w:t>: Reuse the Rel-15 RRC Reconfiguration procedure for security update without cell change to support switch of anchor-CUs without serving cell change.</w:t>
      </w:r>
    </w:p>
    <w:p w14:paraId="10A23F6C" w14:textId="3044887F" w:rsidR="00FD23FD" w:rsidRDefault="00FD23FD" w:rsidP="00FD23FD">
      <w:pPr>
        <w:rPr>
          <w:b/>
          <w:bCs/>
        </w:rPr>
      </w:pPr>
      <w:r>
        <w:rPr>
          <w:b/>
          <w:bCs/>
        </w:rPr>
        <w:t>Proposal</w:t>
      </w:r>
      <w:r w:rsidR="00FE0D6B">
        <w:rPr>
          <w:b/>
          <w:bCs/>
        </w:rPr>
        <w:t xml:space="preserve"> 1</w:t>
      </w:r>
      <w:r w:rsidR="003A4A86">
        <w:rPr>
          <w:b/>
          <w:bCs/>
        </w:rPr>
        <w:t>8b</w:t>
      </w:r>
      <w:r>
        <w:rPr>
          <w:b/>
          <w:bCs/>
        </w:rPr>
        <w:t xml:space="preserve"> Support UE context transfer procedure between the source anchor CU and target anchor CU to support CU anchor switch with no cell switch.</w:t>
      </w:r>
    </w:p>
    <w:p w14:paraId="3B67D479" w14:textId="0318242F" w:rsidR="00FD23FD" w:rsidRPr="003B22E4" w:rsidRDefault="00FD23FD" w:rsidP="006B7E06">
      <w:pPr>
        <w:pStyle w:val="Heading3"/>
      </w:pPr>
      <w:r w:rsidRPr="003B22E4">
        <w:t>3.</w:t>
      </w:r>
      <w:r w:rsidR="006B7E06">
        <w:t>2.</w:t>
      </w:r>
      <w:r w:rsidRPr="003B22E4">
        <w:t>10</w:t>
      </w:r>
      <w:r w:rsidRPr="003B22E4">
        <w:tab/>
        <w:t>Summary</w:t>
      </w:r>
    </w:p>
    <w:p w14:paraId="194EEF51" w14:textId="77777777" w:rsidR="00FD23FD" w:rsidRPr="00FC147E" w:rsidRDefault="00FD23FD" w:rsidP="00FD23FD">
      <w:r w:rsidRPr="00FC147E">
        <w:t>Based on the above, the spec effort to support inter-gNB LTM with decoupling of cell/CU anchor change is minimal.</w:t>
      </w:r>
    </w:p>
    <w:p w14:paraId="5B3AA7EE" w14:textId="2B1EDC9B" w:rsidR="00537BDE" w:rsidRPr="004828A5" w:rsidRDefault="00FD23FD" w:rsidP="00537BDE">
      <w:pPr>
        <w:rPr>
          <w:b/>
          <w:bCs/>
        </w:rPr>
      </w:pPr>
      <w:r>
        <w:rPr>
          <w:b/>
          <w:bCs/>
        </w:rPr>
        <w:t>Observation</w:t>
      </w:r>
      <w:r w:rsidR="003A4A86">
        <w:rPr>
          <w:b/>
          <w:bCs/>
        </w:rPr>
        <w:t xml:space="preserve"> 10</w:t>
      </w:r>
      <w:r>
        <w:rPr>
          <w:b/>
          <w:bCs/>
        </w:rPr>
        <w:t xml:space="preserve">: Spec </w:t>
      </w:r>
      <w:r w:rsidRPr="00FC147E">
        <w:rPr>
          <w:b/>
          <w:bCs/>
        </w:rPr>
        <w:t>effort to support inter-gNB LTM with decoupling of cell/CU anchor change is minimal.</w:t>
      </w:r>
    </w:p>
    <w:p w14:paraId="23DA704C" w14:textId="0DB1EF42" w:rsidR="0096408F" w:rsidRDefault="0096408F" w:rsidP="000C7573">
      <w:pPr>
        <w:pStyle w:val="Heading1"/>
        <w:ind w:left="0" w:firstLine="0"/>
      </w:pPr>
      <w:r>
        <w:t>Conclusion</w:t>
      </w:r>
    </w:p>
    <w:p w14:paraId="4E62AA6D" w14:textId="55B68B14" w:rsidR="006B7E06" w:rsidRDefault="006B7E06" w:rsidP="006B7E06">
      <w:r w:rsidRPr="00A5146C">
        <w:t xml:space="preserve">This paper </w:t>
      </w:r>
      <w:r>
        <w:t>discussed two solutions for inter-gNB LTM:</w:t>
      </w:r>
    </w:p>
    <w:p w14:paraId="3A30FAA7" w14:textId="3CAF8B68" w:rsidR="006B7E06" w:rsidRDefault="002747A7" w:rsidP="006B7E06">
      <w:pPr>
        <w:pStyle w:val="ListParagraph"/>
        <w:numPr>
          <w:ilvl w:val="0"/>
          <w:numId w:val="25"/>
        </w:numPr>
      </w:pPr>
      <w:r w:rsidRPr="002747A7">
        <w:rPr>
          <w:b/>
          <w:bCs/>
        </w:rPr>
        <w:t>Sol1</w:t>
      </w:r>
      <w:r>
        <w:t xml:space="preserve">: </w:t>
      </w:r>
      <w:r w:rsidR="006B7E06">
        <w:t>Inter-gNB LTM with coupled inter-gNB cell switch and CU anchor change</w:t>
      </w:r>
    </w:p>
    <w:p w14:paraId="040CB775" w14:textId="0B8CC2C1" w:rsidR="006B7E06" w:rsidRDefault="002747A7" w:rsidP="006B7E06">
      <w:pPr>
        <w:pStyle w:val="ListParagraph"/>
        <w:numPr>
          <w:ilvl w:val="0"/>
          <w:numId w:val="25"/>
        </w:numPr>
      </w:pPr>
      <w:r w:rsidRPr="002747A7">
        <w:rPr>
          <w:b/>
          <w:bCs/>
        </w:rPr>
        <w:t>Sol2</w:t>
      </w:r>
      <w:r>
        <w:t xml:space="preserve">: </w:t>
      </w:r>
      <w:r w:rsidR="006B7E06">
        <w:t>Inter-gNB LTM with decoupled inter-gNB cell switch and CU anchor change</w:t>
      </w:r>
    </w:p>
    <w:p w14:paraId="23286692" w14:textId="77777777" w:rsidR="00D06ABB" w:rsidRDefault="00D06ABB" w:rsidP="00D06ABB">
      <w:r>
        <w:t xml:space="preserve">The contents of this paper are within RAN3 scope. The same paper bas been submitted to RAN3 where the discussion will happen. It is submited to RAN2 only as FYI and no discussion is needed. </w:t>
      </w:r>
    </w:p>
    <w:p w14:paraId="44A937F7" w14:textId="2CBC1B34" w:rsidR="00E977C5" w:rsidRDefault="00D5621D" w:rsidP="00B649A3">
      <w:pPr>
        <w:spacing w:after="120"/>
      </w:pPr>
      <w:r w:rsidRPr="002747A7">
        <w:rPr>
          <w:highlight w:val="yellow"/>
        </w:rPr>
        <w:t>The following</w:t>
      </w:r>
      <w:r w:rsidR="009F64AF" w:rsidRPr="002747A7">
        <w:rPr>
          <w:highlight w:val="yellow"/>
        </w:rPr>
        <w:t xml:space="preserve"> observations and</w:t>
      </w:r>
      <w:r w:rsidRPr="002747A7">
        <w:rPr>
          <w:highlight w:val="yellow"/>
        </w:rPr>
        <w:t xml:space="preserve"> proposal</w:t>
      </w:r>
      <w:r w:rsidR="009F64AF" w:rsidRPr="002747A7">
        <w:rPr>
          <w:highlight w:val="yellow"/>
        </w:rPr>
        <w:t>s</w:t>
      </w:r>
      <w:r w:rsidRPr="002747A7">
        <w:rPr>
          <w:highlight w:val="yellow"/>
        </w:rPr>
        <w:t xml:space="preserve"> ha</w:t>
      </w:r>
      <w:r w:rsidR="009F64AF" w:rsidRPr="002747A7">
        <w:rPr>
          <w:highlight w:val="yellow"/>
        </w:rPr>
        <w:t>ve</w:t>
      </w:r>
      <w:r w:rsidRPr="002747A7">
        <w:rPr>
          <w:highlight w:val="yellow"/>
        </w:rPr>
        <w:t xml:space="preserve"> been made</w:t>
      </w:r>
      <w:r w:rsidR="009C1705" w:rsidRPr="002747A7">
        <w:rPr>
          <w:highlight w:val="yellow"/>
        </w:rPr>
        <w:t xml:space="preserve"> for </w:t>
      </w:r>
      <w:r w:rsidR="002747A7" w:rsidRPr="002747A7">
        <w:rPr>
          <w:highlight w:val="yellow"/>
        </w:rPr>
        <w:t>Sol1</w:t>
      </w:r>
      <w:r w:rsidRPr="002747A7">
        <w:rPr>
          <w:highlight w:val="yellow"/>
        </w:rPr>
        <w:t>:</w:t>
      </w:r>
    </w:p>
    <w:p w14:paraId="4188A9B1" w14:textId="24C6EFB2" w:rsidR="002747A7" w:rsidRPr="002747A7" w:rsidRDefault="002747A7" w:rsidP="002747A7">
      <w:pPr>
        <w:spacing w:after="120"/>
        <w:rPr>
          <w:u w:val="single"/>
        </w:rPr>
      </w:pPr>
      <w:r w:rsidRPr="002747A7">
        <w:rPr>
          <w:u w:val="single"/>
        </w:rPr>
        <w:t>Compliance with WID</w:t>
      </w:r>
    </w:p>
    <w:p w14:paraId="6B885D3A" w14:textId="77777777" w:rsidR="006C0D44" w:rsidRPr="00706BF6" w:rsidRDefault="006C0D44" w:rsidP="006C0D44">
      <w:pPr>
        <w:rPr>
          <w:b/>
          <w:bCs/>
        </w:rPr>
      </w:pPr>
      <w:r w:rsidRPr="00706BF6">
        <w:rPr>
          <w:b/>
          <w:bCs/>
        </w:rPr>
        <w:t>Observation 1a: A key advantage of subsequent inter-gNB LTM, as seen in Rel-18, is the avoidance of RRC configuration between cell switches. This benefit should be preserved in Rel-19 Inter-gNB LTM HO.</w:t>
      </w:r>
    </w:p>
    <w:p w14:paraId="696D5B1A" w14:textId="77777777" w:rsidR="006C0D44" w:rsidRPr="00706BF6" w:rsidRDefault="006C0D44" w:rsidP="006C0D44">
      <w:pPr>
        <w:rPr>
          <w:b/>
          <w:bCs/>
        </w:rPr>
      </w:pPr>
      <w:r w:rsidRPr="00706BF6">
        <w:rPr>
          <w:b/>
          <w:bCs/>
        </w:rPr>
        <w:t xml:space="preserve">Observation 1b: To retain LTM benefits from Rel-18, </w:t>
      </w:r>
      <w:r>
        <w:rPr>
          <w:b/>
          <w:bCs/>
        </w:rPr>
        <w:t xml:space="preserve">and according to [HW – RP-242080], </w:t>
      </w:r>
      <w:r w:rsidRPr="00706BF6">
        <w:rPr>
          <w:b/>
          <w:bCs/>
        </w:rPr>
        <w:t>the Rel-1</w:t>
      </w:r>
      <w:r>
        <w:rPr>
          <w:b/>
          <w:bCs/>
        </w:rPr>
        <w:t>9</w:t>
      </w:r>
      <w:r w:rsidRPr="00706BF6">
        <w:rPr>
          <w:b/>
          <w:bCs/>
        </w:rPr>
        <w:t xml:space="preserve"> LTM WID requires to avoid RRC configuration between cell switches.</w:t>
      </w:r>
    </w:p>
    <w:p w14:paraId="234CD6FA" w14:textId="77777777" w:rsidR="006C0D44" w:rsidRPr="00706BF6" w:rsidRDefault="006C0D44" w:rsidP="006C0D44">
      <w:pPr>
        <w:rPr>
          <w:b/>
          <w:bCs/>
        </w:rPr>
      </w:pPr>
      <w:r w:rsidRPr="00706BF6">
        <w:rPr>
          <w:b/>
          <w:bCs/>
        </w:rPr>
        <w:t xml:space="preserve">Observation 1c: </w:t>
      </w:r>
      <w:r>
        <w:rPr>
          <w:b/>
          <w:bCs/>
        </w:rPr>
        <w:t>According to HW - RP-242080, t</w:t>
      </w:r>
      <w:r w:rsidRPr="00706BF6">
        <w:rPr>
          <w:b/>
          <w:bCs/>
        </w:rPr>
        <w:t>he WID requirement to avoid RRC configuration between cell switches may not be feasible for inter-gNB LTM with coupled cell/anchor changes.</w:t>
      </w:r>
    </w:p>
    <w:p w14:paraId="4679277F" w14:textId="55E00930" w:rsidR="002747A7" w:rsidRPr="00202854" w:rsidRDefault="006C0D44" w:rsidP="006C0D44">
      <w:pPr>
        <w:rPr>
          <w:b/>
          <w:bCs/>
        </w:rPr>
      </w:pPr>
      <w:r w:rsidRPr="00706BF6">
        <w:rPr>
          <w:b/>
          <w:bCs/>
        </w:rPr>
        <w:t xml:space="preserve">Proposal 1: In compliance with the WID, </w:t>
      </w:r>
      <w:r>
        <w:rPr>
          <w:b/>
          <w:bCs/>
        </w:rPr>
        <w:t>RAN2</w:t>
      </w:r>
      <w:r w:rsidRPr="00706BF6">
        <w:rPr>
          <w:b/>
          <w:bCs/>
        </w:rPr>
        <w:t xml:space="preserve"> to only support solutions that avoid RRC signaling between subsequent inter-gNB cell switches.</w:t>
      </w:r>
    </w:p>
    <w:p w14:paraId="30ED11D9" w14:textId="48169109" w:rsidR="002747A7" w:rsidRPr="002747A7" w:rsidRDefault="002747A7" w:rsidP="002747A7">
      <w:pPr>
        <w:spacing w:after="120"/>
        <w:rPr>
          <w:u w:val="single"/>
        </w:rPr>
      </w:pPr>
      <w:r w:rsidRPr="002747A7">
        <w:rPr>
          <w:u w:val="single"/>
        </w:rPr>
        <w:t>Impact on UE</w:t>
      </w:r>
    </w:p>
    <w:p w14:paraId="0D46ADEB" w14:textId="77777777" w:rsidR="006C0D44" w:rsidRDefault="006C0D44" w:rsidP="006C0D44">
      <w:pPr>
        <w:rPr>
          <w:b/>
          <w:bCs/>
          <w:lang w:val="en-US"/>
        </w:rPr>
      </w:pPr>
      <w:r>
        <w:rPr>
          <w:b/>
          <w:bCs/>
          <w:lang w:val="en-US"/>
        </w:rPr>
        <w:t>Observation 2a: The WID states that Rel-18 LTM is baseline for inter-gNB LTM.</w:t>
      </w:r>
    </w:p>
    <w:p w14:paraId="6B8AC4F8" w14:textId="77777777" w:rsidR="006C0D44" w:rsidRPr="00B12251" w:rsidRDefault="006C0D44" w:rsidP="006C0D44">
      <w:pPr>
        <w:rPr>
          <w:b/>
          <w:bCs/>
          <w:lang w:val="en-US"/>
        </w:rPr>
      </w:pPr>
      <w:r>
        <w:rPr>
          <w:b/>
          <w:bCs/>
          <w:lang w:val="en-US"/>
        </w:rPr>
        <w:t xml:space="preserve">Observation 2b: </w:t>
      </w:r>
      <w:r w:rsidRPr="00E04D4D">
        <w:rPr>
          <w:b/>
          <w:bCs/>
        </w:rPr>
        <w:t>In compliance with WID, the impact on the UE to support inter-gNB LTM on top of Rel-18 LTM should ideally be avoided or remain negligible</w:t>
      </w:r>
      <w:r>
        <w:rPr>
          <w:b/>
          <w:bCs/>
          <w:lang w:val="en-US"/>
        </w:rPr>
        <w:t>.</w:t>
      </w:r>
    </w:p>
    <w:p w14:paraId="45B34B90" w14:textId="77777777" w:rsidR="006C0D44" w:rsidRDefault="006C0D44" w:rsidP="006C0D44">
      <w:pPr>
        <w:rPr>
          <w:b/>
          <w:bCs/>
          <w:lang w:val="en-US"/>
        </w:rPr>
      </w:pPr>
      <w:r w:rsidRPr="007345D8">
        <w:rPr>
          <w:b/>
          <w:bCs/>
          <w:lang w:val="en-US"/>
        </w:rPr>
        <w:t xml:space="preserve">Observation </w:t>
      </w:r>
      <w:r>
        <w:rPr>
          <w:b/>
          <w:bCs/>
          <w:lang w:val="en-US"/>
        </w:rPr>
        <w:t>2c</w:t>
      </w:r>
      <w:r w:rsidRPr="007345D8">
        <w:rPr>
          <w:b/>
          <w:bCs/>
          <w:lang w:val="en-US"/>
        </w:rPr>
        <w:t xml:space="preserve">: Subsequent inter-gNB LTM with coupled cell/CU-anchor changes </w:t>
      </w:r>
      <w:r>
        <w:rPr>
          <w:b/>
          <w:bCs/>
          <w:lang w:val="en-US"/>
        </w:rPr>
        <w:t xml:space="preserve">does have significant impact on the UE. </w:t>
      </w:r>
    </w:p>
    <w:p w14:paraId="0A66BBB1" w14:textId="77777777" w:rsidR="006C0D44" w:rsidRDefault="006C0D44" w:rsidP="006C0D44">
      <w:pPr>
        <w:rPr>
          <w:b/>
          <w:bCs/>
          <w:lang w:val="en-US"/>
        </w:rPr>
      </w:pPr>
      <w:r>
        <w:rPr>
          <w:b/>
          <w:bCs/>
          <w:lang w:val="en-US"/>
        </w:rPr>
        <w:t xml:space="preserve">Observation 2d: </w:t>
      </w:r>
      <w:r w:rsidRPr="007345D8">
        <w:rPr>
          <w:b/>
          <w:bCs/>
          <w:lang w:val="en-US"/>
        </w:rPr>
        <w:t>Subsequent inter-gNB LTM with coupled cell/CU-anchor changes</w:t>
      </w:r>
      <w:r>
        <w:rPr>
          <w:b/>
          <w:bCs/>
          <w:lang w:val="en-US"/>
        </w:rPr>
        <w:t xml:space="preserve"> requires the UE to support </w:t>
      </w:r>
      <w:r w:rsidRPr="007345D8">
        <w:rPr>
          <w:b/>
          <w:bCs/>
          <w:lang w:val="en-US"/>
        </w:rPr>
        <w:t xml:space="preserve">complex procedures for PDCP entity handling and security update. </w:t>
      </w:r>
    </w:p>
    <w:p w14:paraId="223B29C1" w14:textId="77777777" w:rsidR="006C0D44" w:rsidRDefault="006C0D44" w:rsidP="006C0D44">
      <w:pPr>
        <w:rPr>
          <w:b/>
          <w:bCs/>
          <w:lang w:val="en-US"/>
        </w:rPr>
      </w:pPr>
      <w:r>
        <w:rPr>
          <w:b/>
          <w:bCs/>
          <w:lang w:val="en-US"/>
        </w:rPr>
        <w:t xml:space="preserve">Observation 2e: </w:t>
      </w:r>
      <w:r w:rsidRPr="007345D8">
        <w:rPr>
          <w:b/>
          <w:bCs/>
          <w:lang w:val="en-US"/>
        </w:rPr>
        <w:t>Subsequent inter-gNB LTM with coupled cell/CU-anchor changes</w:t>
      </w:r>
      <w:r>
        <w:rPr>
          <w:b/>
          <w:bCs/>
          <w:lang w:val="en-US"/>
        </w:rPr>
        <w:t xml:space="preserve"> requires </w:t>
      </w:r>
      <w:r w:rsidRPr="007345D8">
        <w:rPr>
          <w:b/>
          <w:bCs/>
          <w:lang w:val="en-US"/>
        </w:rPr>
        <w:t>the UE to differentiate between various mobility types (intra-gNB vs. inter-gNB, NW-triggered vs. conditional LTM).</w:t>
      </w:r>
    </w:p>
    <w:p w14:paraId="52BD8A48" w14:textId="77777777" w:rsidR="006C0D44" w:rsidRPr="00C27233" w:rsidRDefault="006C0D44" w:rsidP="006C0D44">
      <w:pPr>
        <w:rPr>
          <w:b/>
          <w:bCs/>
          <w:lang w:val="en-US"/>
        </w:rPr>
      </w:pPr>
      <w:r>
        <w:rPr>
          <w:b/>
          <w:bCs/>
          <w:lang w:val="en-US"/>
        </w:rPr>
        <w:t xml:space="preserve">Observation 2f: Subsequent inter-gNB LTM with coupled cell/anchor changes degrades UE L1/L2 Mobility performance due to additional interruption and increased signaling overhead. </w:t>
      </w:r>
    </w:p>
    <w:p w14:paraId="1A5E4C11" w14:textId="1E4E2F29" w:rsidR="002747A7" w:rsidRDefault="006C0D44" w:rsidP="002747A7">
      <w:pPr>
        <w:rPr>
          <w:b/>
          <w:bCs/>
        </w:rPr>
      </w:pPr>
      <w:r>
        <w:rPr>
          <w:b/>
          <w:bCs/>
        </w:rPr>
        <w:t xml:space="preserve">Proposal 2: </w:t>
      </w:r>
      <w:r w:rsidRPr="00362EE7">
        <w:rPr>
          <w:b/>
          <w:bCs/>
        </w:rPr>
        <w:t xml:space="preserve">In compliance with the WID statement that </w:t>
      </w:r>
      <w:r>
        <w:rPr>
          <w:b/>
          <w:bCs/>
        </w:rPr>
        <w:t>“</w:t>
      </w:r>
      <w:r w:rsidRPr="00362EE7">
        <w:rPr>
          <w:b/>
          <w:bCs/>
        </w:rPr>
        <w:t xml:space="preserve">Rel-18 </w:t>
      </w:r>
      <w:r>
        <w:rPr>
          <w:b/>
          <w:bCs/>
        </w:rPr>
        <w:t xml:space="preserve">intra-gNB </w:t>
      </w:r>
      <w:r w:rsidRPr="00362EE7">
        <w:rPr>
          <w:b/>
          <w:bCs/>
        </w:rPr>
        <w:t>LTM is the baseline for inter-gNB LTM</w:t>
      </w:r>
      <w:r>
        <w:rPr>
          <w:b/>
          <w:bCs/>
        </w:rPr>
        <w:t>”</w:t>
      </w:r>
      <w:r w:rsidRPr="00362EE7">
        <w:rPr>
          <w:b/>
          <w:bCs/>
        </w:rPr>
        <w:t xml:space="preserve">, </w:t>
      </w:r>
      <w:r>
        <w:rPr>
          <w:b/>
          <w:bCs/>
        </w:rPr>
        <w:t>RAN2</w:t>
      </w:r>
      <w:r w:rsidRPr="00362EE7">
        <w:rPr>
          <w:b/>
          <w:bCs/>
        </w:rPr>
        <w:t xml:space="preserve"> </w:t>
      </w:r>
      <w:r>
        <w:rPr>
          <w:b/>
          <w:bCs/>
        </w:rPr>
        <w:t>to</w:t>
      </w:r>
      <w:r w:rsidRPr="00362EE7">
        <w:rPr>
          <w:b/>
          <w:bCs/>
        </w:rPr>
        <w:t xml:space="preserve"> strive to develop solutions that </w:t>
      </w:r>
      <w:r>
        <w:rPr>
          <w:b/>
          <w:bCs/>
        </w:rPr>
        <w:t>eliminate/</w:t>
      </w:r>
      <w:r w:rsidRPr="00362EE7">
        <w:rPr>
          <w:b/>
          <w:bCs/>
        </w:rPr>
        <w:t>minimize UE impact</w:t>
      </w:r>
      <w:r>
        <w:rPr>
          <w:b/>
          <w:bCs/>
        </w:rPr>
        <w:t xml:space="preserve"> on top of Rel-18 LTM</w:t>
      </w:r>
      <w:r w:rsidRPr="00362EE7">
        <w:rPr>
          <w:b/>
          <w:bCs/>
        </w:rPr>
        <w:t>.</w:t>
      </w:r>
    </w:p>
    <w:p w14:paraId="2E98F641" w14:textId="4153D4C6" w:rsidR="002747A7" w:rsidRPr="002747A7" w:rsidRDefault="002747A7" w:rsidP="002747A7">
      <w:pPr>
        <w:spacing w:after="120"/>
        <w:rPr>
          <w:u w:val="single"/>
        </w:rPr>
      </w:pPr>
      <w:r w:rsidRPr="002747A7">
        <w:rPr>
          <w:u w:val="single"/>
        </w:rPr>
        <w:lastRenderedPageBreak/>
        <w:t>Network signaling overhead</w:t>
      </w:r>
    </w:p>
    <w:p w14:paraId="4D676837" w14:textId="77777777" w:rsidR="006C0D44" w:rsidRPr="008A1E40" w:rsidRDefault="006C0D44" w:rsidP="006C0D44">
      <w:pPr>
        <w:rPr>
          <w:b/>
          <w:bCs/>
          <w:lang w:val="en-US"/>
        </w:rPr>
      </w:pPr>
      <w:r>
        <w:rPr>
          <w:b/>
          <w:bCs/>
          <w:lang w:val="en-US"/>
        </w:rPr>
        <w:t xml:space="preserve">Observation 3a: The backhaul preparation/signaling overhead for Rel-19 LTM should be comparable to that of inter-gNB L3 handover. </w:t>
      </w:r>
    </w:p>
    <w:p w14:paraId="1315D688" w14:textId="77777777" w:rsidR="006C0D44" w:rsidRPr="009D5865" w:rsidRDefault="006C0D44" w:rsidP="006C0D44">
      <w:pPr>
        <w:rPr>
          <w:b/>
          <w:bCs/>
          <w:lang w:val="en-US"/>
        </w:rPr>
      </w:pPr>
      <w:r>
        <w:rPr>
          <w:b/>
          <w:bCs/>
          <w:lang w:val="en-US"/>
        </w:rPr>
        <w:t xml:space="preserve">Observation 3b: </w:t>
      </w:r>
      <w:r w:rsidRPr="00F1715D">
        <w:rPr>
          <w:b/>
          <w:bCs/>
        </w:rPr>
        <w:t>The backhaul preparation</w:t>
      </w:r>
      <w:r>
        <w:rPr>
          <w:b/>
          <w:bCs/>
        </w:rPr>
        <w:t>/signaling</w:t>
      </w:r>
      <w:r w:rsidRPr="00F1715D">
        <w:rPr>
          <w:b/>
          <w:bCs/>
        </w:rPr>
        <w:t xml:space="preserve"> overhead for Rel-18 </w:t>
      </w:r>
      <w:r>
        <w:rPr>
          <w:b/>
          <w:bCs/>
        </w:rPr>
        <w:t xml:space="preserve">intra-gNB </w:t>
      </w:r>
      <w:r w:rsidRPr="00F1715D">
        <w:rPr>
          <w:b/>
          <w:bCs/>
        </w:rPr>
        <w:t xml:space="preserve">LTM is comparable to that of intra-gNB L3 handover, as a single LTM preparation phase </w:t>
      </w:r>
      <w:r>
        <w:rPr>
          <w:b/>
          <w:bCs/>
        </w:rPr>
        <w:t>is sufficient</w:t>
      </w:r>
      <w:r w:rsidRPr="00F1715D">
        <w:rPr>
          <w:b/>
          <w:bCs/>
        </w:rPr>
        <w:t xml:space="preserve"> for the entire sequence of subsequent intra-gNB LTM cell switches</w:t>
      </w:r>
      <w:r>
        <w:rPr>
          <w:b/>
          <w:bCs/>
        </w:rPr>
        <w:t>.</w:t>
      </w:r>
    </w:p>
    <w:p w14:paraId="47D3DCFF" w14:textId="77777777" w:rsidR="006C0D44" w:rsidRPr="005A4215" w:rsidRDefault="006C0D44" w:rsidP="006C0D44">
      <w:pPr>
        <w:rPr>
          <w:b/>
          <w:bCs/>
          <w:lang w:val="en-US"/>
        </w:rPr>
      </w:pPr>
      <w:r>
        <w:rPr>
          <w:b/>
          <w:bCs/>
        </w:rPr>
        <w:t xml:space="preserve">Observation 3c: </w:t>
      </w:r>
      <w:r w:rsidRPr="005A4215">
        <w:rPr>
          <w:b/>
          <w:bCs/>
          <w:lang w:val="en-US"/>
        </w:rPr>
        <w:t>The backhaul preparation</w:t>
      </w:r>
      <w:r>
        <w:rPr>
          <w:b/>
          <w:bCs/>
          <w:lang w:val="en-US"/>
        </w:rPr>
        <w:t>/signaling</w:t>
      </w:r>
      <w:r w:rsidRPr="005A4215">
        <w:rPr>
          <w:b/>
          <w:bCs/>
          <w:lang w:val="en-US"/>
        </w:rPr>
        <w:t xml:space="preserve"> overhead for subsequent inter-gNB LTM with coupled cell/CU anchor changes is significantly larger than that for inter-gNB L3 handover:</w:t>
      </w:r>
    </w:p>
    <w:p w14:paraId="25D20851" w14:textId="77777777" w:rsidR="006C0D44" w:rsidRPr="005A4215" w:rsidRDefault="006C0D44" w:rsidP="006C0D44">
      <w:pPr>
        <w:pStyle w:val="ListParagraph"/>
        <w:numPr>
          <w:ilvl w:val="0"/>
          <w:numId w:val="26"/>
        </w:numPr>
        <w:rPr>
          <w:b/>
          <w:bCs/>
        </w:rPr>
      </w:pPr>
      <w:r w:rsidRPr="005A4215">
        <w:rPr>
          <w:b/>
          <w:bCs/>
        </w:rPr>
        <w:t>UE context information must be shared during the initial LTM preparation phase with each candidate gNB.</w:t>
      </w:r>
    </w:p>
    <w:p w14:paraId="0595D190" w14:textId="77777777" w:rsidR="006C0D44" w:rsidRPr="005A4215" w:rsidRDefault="006C0D44" w:rsidP="006C0D44">
      <w:pPr>
        <w:pStyle w:val="ListParagraph"/>
        <w:numPr>
          <w:ilvl w:val="0"/>
          <w:numId w:val="26"/>
        </w:numPr>
        <w:rPr>
          <w:b/>
          <w:bCs/>
        </w:rPr>
      </w:pPr>
      <w:r w:rsidRPr="005A4215">
        <w:rPr>
          <w:b/>
          <w:bCs/>
        </w:rPr>
        <w:t>Updated UE context information, including new AS security information, must subsequently be shared with each candidate gNB before each inter-gNB cell switch.</w:t>
      </w:r>
    </w:p>
    <w:p w14:paraId="5F953563" w14:textId="77777777" w:rsidR="006C0D44" w:rsidRPr="00A6508F" w:rsidRDefault="006C0D44" w:rsidP="006C0D44">
      <w:pPr>
        <w:rPr>
          <w:b/>
          <w:bCs/>
          <w:lang w:val="en-US"/>
        </w:rPr>
      </w:pPr>
      <w:r>
        <w:rPr>
          <w:b/>
          <w:bCs/>
          <w:lang w:val="en-US"/>
        </w:rPr>
        <w:t xml:space="preserve">Observation 3d: For </w:t>
      </w:r>
      <w:r w:rsidRPr="0081259E">
        <w:rPr>
          <w:b/>
          <w:bCs/>
        </w:rPr>
        <w:t>(N</w:t>
      </w:r>
      <w:r>
        <w:rPr>
          <w:b/>
          <w:bCs/>
        </w:rPr>
        <w:t>: max = 8</w:t>
      </w:r>
      <w:r w:rsidRPr="0081259E">
        <w:rPr>
          <w:b/>
          <w:bCs/>
        </w:rPr>
        <w:t>) inter-gNB cells and (M</w:t>
      </w:r>
      <w:r>
        <w:rPr>
          <w:b/>
          <w:bCs/>
        </w:rPr>
        <w:t>: arbitrarily large</w:t>
      </w:r>
      <w:r w:rsidRPr="0081259E">
        <w:rPr>
          <w:b/>
          <w:bCs/>
        </w:rPr>
        <w:t>) subsequent inter-gNB cell switches</w:t>
      </w:r>
      <w:r>
        <w:rPr>
          <w:b/>
          <w:bCs/>
        </w:rPr>
        <w:t xml:space="preserve"> with coupled anchor changes, the number of LTM preparation/cleanup procedures to share or discard AS security information grows ‘quadratically’ with (N) and (M). </w:t>
      </w:r>
    </w:p>
    <w:p w14:paraId="14637AAF" w14:textId="394D7F20" w:rsidR="002747A7" w:rsidRPr="00C9307D" w:rsidRDefault="006C0D44" w:rsidP="002747A7">
      <w:pPr>
        <w:rPr>
          <w:b/>
          <w:bCs/>
        </w:rPr>
      </w:pPr>
      <w:r>
        <w:rPr>
          <w:b/>
          <w:bCs/>
        </w:rPr>
        <w:t xml:space="preserve">Proposal 3: </w:t>
      </w:r>
      <w:r w:rsidRPr="002E7312">
        <w:rPr>
          <w:b/>
          <w:bCs/>
        </w:rPr>
        <w:t xml:space="preserve">Similar to Rel-18 subsequent intra-gNB LTM, where backhaul preparation overhead is comparable to that of intra-gNB L3 handover, </w:t>
      </w:r>
      <w:r>
        <w:rPr>
          <w:b/>
          <w:bCs/>
        </w:rPr>
        <w:t>RAN2</w:t>
      </w:r>
      <w:r w:rsidRPr="002E7312">
        <w:rPr>
          <w:b/>
          <w:bCs/>
        </w:rPr>
        <w:t xml:space="preserve"> </w:t>
      </w:r>
      <w:r>
        <w:rPr>
          <w:b/>
          <w:bCs/>
        </w:rPr>
        <w:t>to</w:t>
      </w:r>
      <w:r w:rsidRPr="002E7312">
        <w:rPr>
          <w:b/>
          <w:bCs/>
        </w:rPr>
        <w:t xml:space="preserve"> </w:t>
      </w:r>
      <w:r>
        <w:rPr>
          <w:b/>
          <w:bCs/>
        </w:rPr>
        <w:t>discuss</w:t>
      </w:r>
      <w:r w:rsidRPr="002E7312">
        <w:rPr>
          <w:b/>
          <w:bCs/>
        </w:rPr>
        <w:t xml:space="preserve"> solutions for subsequent inter-gNB with overall backhaul signaling overhead comparable to that of L3 inter-gNB handover</w:t>
      </w:r>
      <w:r>
        <w:rPr>
          <w:b/>
          <w:bCs/>
        </w:rPr>
        <w:t>.</w:t>
      </w:r>
    </w:p>
    <w:p w14:paraId="476649FE" w14:textId="3D5D5A09" w:rsidR="002747A7" w:rsidRPr="002747A7" w:rsidRDefault="002747A7" w:rsidP="002747A7">
      <w:pPr>
        <w:spacing w:after="120"/>
        <w:rPr>
          <w:u w:val="single"/>
        </w:rPr>
      </w:pPr>
      <w:r w:rsidRPr="002747A7">
        <w:rPr>
          <w:u w:val="single"/>
        </w:rPr>
        <w:t>RRC anchor tracking</w:t>
      </w:r>
    </w:p>
    <w:p w14:paraId="4F9F3A6F" w14:textId="77777777" w:rsidR="00E14268" w:rsidRPr="0020653A" w:rsidRDefault="00E14268" w:rsidP="00E14268">
      <w:pPr>
        <w:rPr>
          <w:b/>
          <w:bCs/>
          <w:lang w:val="en-US"/>
        </w:rPr>
      </w:pPr>
      <w:r>
        <w:rPr>
          <w:b/>
          <w:bCs/>
          <w:lang w:val="en-US"/>
        </w:rPr>
        <w:t xml:space="preserve">Observation 4a: </w:t>
      </w:r>
      <w:r w:rsidRPr="006C7D22">
        <w:rPr>
          <w:b/>
          <w:bCs/>
        </w:rPr>
        <w:t>All candidate gNBs must always be aware of the current RRC anchor to support the cancellation or modification of LTM candidates</w:t>
      </w:r>
      <w:r>
        <w:rPr>
          <w:b/>
          <w:bCs/>
          <w:lang w:val="en-US"/>
        </w:rPr>
        <w:t>.</w:t>
      </w:r>
    </w:p>
    <w:p w14:paraId="2A919FC6" w14:textId="77777777" w:rsidR="00E14268" w:rsidRPr="0020653A" w:rsidRDefault="00E14268" w:rsidP="00E14268">
      <w:pPr>
        <w:rPr>
          <w:b/>
          <w:bCs/>
          <w:lang w:val="en-US"/>
        </w:rPr>
      </w:pPr>
      <w:r>
        <w:rPr>
          <w:b/>
          <w:bCs/>
          <w:lang w:val="en-US"/>
        </w:rPr>
        <w:t xml:space="preserve">Observation 4b: </w:t>
      </w:r>
      <w:r w:rsidRPr="0059532A">
        <w:rPr>
          <w:b/>
          <w:bCs/>
        </w:rPr>
        <w:t xml:space="preserve">Each inter-gNB cell switch with an RRC anchor change affects all candidate gNBs, not just those involved in the switch, </w:t>
      </w:r>
      <w:r>
        <w:rPr>
          <w:b/>
          <w:bCs/>
        </w:rPr>
        <w:t>since</w:t>
      </w:r>
      <w:r w:rsidRPr="0059532A">
        <w:rPr>
          <w:b/>
          <w:bCs/>
        </w:rPr>
        <w:t xml:space="preserve"> all candidate gNBs must be notified about the new anchor</w:t>
      </w:r>
      <w:r>
        <w:rPr>
          <w:b/>
          <w:bCs/>
          <w:lang w:val="en-US"/>
        </w:rPr>
        <w:t>.</w:t>
      </w:r>
    </w:p>
    <w:p w14:paraId="30E26ABE" w14:textId="25349535" w:rsidR="002747A7" w:rsidRDefault="00E14268" w:rsidP="002747A7">
      <w:pPr>
        <w:rPr>
          <w:b/>
          <w:bCs/>
        </w:rPr>
      </w:pPr>
      <w:r>
        <w:rPr>
          <w:b/>
          <w:bCs/>
        </w:rPr>
        <w:t>Proposal 4: RAN2</w:t>
      </w:r>
      <w:r w:rsidRPr="00075D36">
        <w:rPr>
          <w:b/>
          <w:bCs/>
        </w:rPr>
        <w:t xml:space="preserve"> </w:t>
      </w:r>
      <w:r>
        <w:rPr>
          <w:b/>
          <w:bCs/>
        </w:rPr>
        <w:t>to</w:t>
      </w:r>
      <w:r w:rsidRPr="00075D36">
        <w:rPr>
          <w:b/>
          <w:bCs/>
        </w:rPr>
        <w:t xml:space="preserve"> discuss solutions that involve only the serving/target network entities during a cell switch instance, such as eliminating the need to track the current RRC anchor </w:t>
      </w:r>
      <w:r>
        <w:rPr>
          <w:b/>
          <w:bCs/>
        </w:rPr>
        <w:t xml:space="preserve">by other candidate gNBs as </w:t>
      </w:r>
      <w:r w:rsidRPr="00075D36">
        <w:rPr>
          <w:b/>
          <w:bCs/>
        </w:rPr>
        <w:t>required by subsequent inter-gNB LTM with coupled cell/</w:t>
      </w:r>
      <w:r>
        <w:rPr>
          <w:b/>
          <w:bCs/>
        </w:rPr>
        <w:t xml:space="preserve">CU </w:t>
      </w:r>
      <w:r w:rsidRPr="00075D36">
        <w:rPr>
          <w:b/>
          <w:bCs/>
        </w:rPr>
        <w:t>anchor changes.</w:t>
      </w:r>
    </w:p>
    <w:p w14:paraId="7925B95C" w14:textId="3ECC4419" w:rsidR="002747A7" w:rsidRPr="002747A7" w:rsidRDefault="002747A7" w:rsidP="002747A7">
      <w:pPr>
        <w:spacing w:after="120"/>
        <w:rPr>
          <w:u w:val="single"/>
        </w:rPr>
      </w:pPr>
      <w:r w:rsidRPr="002747A7">
        <w:rPr>
          <w:u w:val="single"/>
        </w:rPr>
        <w:t xml:space="preserve">Data forwarding </w:t>
      </w:r>
    </w:p>
    <w:p w14:paraId="7AFBC16D" w14:textId="77777777" w:rsidR="00CF25AE" w:rsidRPr="00102D26" w:rsidRDefault="00CF25AE" w:rsidP="00CF25AE">
      <w:pPr>
        <w:rPr>
          <w:b/>
          <w:bCs/>
        </w:rPr>
      </w:pPr>
      <w:r>
        <w:rPr>
          <w:b/>
          <w:bCs/>
        </w:rPr>
        <w:t>Observation 5a: Complexity to handle [early] data forwarding for subsequent inter-gNB LTM should be comparable to that of inter-gNB L3 handover.</w:t>
      </w:r>
    </w:p>
    <w:p w14:paraId="27385FFF" w14:textId="77777777" w:rsidR="00CF25AE" w:rsidRDefault="00CF25AE" w:rsidP="00CF25AE">
      <w:pPr>
        <w:rPr>
          <w:b/>
          <w:bCs/>
        </w:rPr>
      </w:pPr>
      <w:r>
        <w:rPr>
          <w:b/>
          <w:bCs/>
        </w:rPr>
        <w:t>Observation 5b: As noted by [ZTE – R3-244055], subsequent i</w:t>
      </w:r>
      <w:r w:rsidRPr="00BB6570">
        <w:rPr>
          <w:b/>
          <w:bCs/>
        </w:rPr>
        <w:t xml:space="preserve">nter-gNB LTM with coupled cell/anchor changes requires </w:t>
      </w:r>
      <w:r>
        <w:rPr>
          <w:b/>
          <w:bCs/>
        </w:rPr>
        <w:t xml:space="preserve">each </w:t>
      </w:r>
      <w:r w:rsidRPr="00102D26">
        <w:rPr>
          <w:b/>
          <w:bCs/>
        </w:rPr>
        <w:t>gNB to exchange data forwarding information per QoS flow and DRB mappings with every other gNB</w:t>
      </w:r>
      <w:r>
        <w:rPr>
          <w:b/>
          <w:bCs/>
        </w:rPr>
        <w:t>.</w:t>
      </w:r>
    </w:p>
    <w:p w14:paraId="38C7749B" w14:textId="77777777" w:rsidR="00CF25AE" w:rsidRPr="00ED20C7" w:rsidRDefault="00CF25AE" w:rsidP="00CF25AE">
      <w:pPr>
        <w:rPr>
          <w:b/>
          <w:bCs/>
          <w:lang w:val="en-US"/>
        </w:rPr>
      </w:pPr>
      <w:r>
        <w:rPr>
          <w:b/>
          <w:bCs/>
        </w:rPr>
        <w:t xml:space="preserve">Observation 5c: </w:t>
      </w:r>
      <w:r w:rsidRPr="00ED20C7">
        <w:rPr>
          <w:b/>
          <w:bCs/>
          <w:lang w:val="en-US"/>
        </w:rPr>
        <w:t xml:space="preserve">The complexity of handling </w:t>
      </w:r>
      <w:r>
        <w:rPr>
          <w:b/>
          <w:bCs/>
          <w:lang w:val="en-US"/>
        </w:rPr>
        <w:t xml:space="preserve">[early] </w:t>
      </w:r>
      <w:r w:rsidRPr="00ED20C7">
        <w:rPr>
          <w:b/>
          <w:bCs/>
          <w:lang w:val="en-US"/>
        </w:rPr>
        <w:t>data forwarding for subsequent inter-gNB LTM with coupled cell/anchor changes is significantly higher compared to L3 mobility:</w:t>
      </w:r>
    </w:p>
    <w:p w14:paraId="56D13646" w14:textId="77777777" w:rsidR="00CF25AE" w:rsidRPr="00ED20C7" w:rsidRDefault="00CF25AE" w:rsidP="00CF25AE">
      <w:pPr>
        <w:pStyle w:val="ListParagraph"/>
        <w:numPr>
          <w:ilvl w:val="0"/>
          <w:numId w:val="26"/>
        </w:numPr>
        <w:rPr>
          <w:b/>
          <w:bCs/>
        </w:rPr>
      </w:pPr>
      <w:r w:rsidRPr="00ED20C7">
        <w:rPr>
          <w:b/>
          <w:bCs/>
        </w:rPr>
        <w:t>A ‘matrix’ of data forwarding tunnels per QoS flow/DRB must be supported, including tunnel information exchange, setup, maintenance, and release.</w:t>
      </w:r>
    </w:p>
    <w:p w14:paraId="51A276E2" w14:textId="5203EA77" w:rsidR="002747A7" w:rsidRDefault="00CF25AE" w:rsidP="002747A7">
      <w:pPr>
        <w:rPr>
          <w:b/>
          <w:bCs/>
        </w:rPr>
      </w:pPr>
      <w:r>
        <w:rPr>
          <w:b/>
          <w:bCs/>
        </w:rPr>
        <w:t>Proposal 5: RAN2</w:t>
      </w:r>
      <w:r w:rsidRPr="00DE37E0">
        <w:rPr>
          <w:b/>
          <w:bCs/>
        </w:rPr>
        <w:t xml:space="preserve"> </w:t>
      </w:r>
      <w:r>
        <w:rPr>
          <w:b/>
          <w:bCs/>
        </w:rPr>
        <w:t>has to</w:t>
      </w:r>
      <w:r w:rsidRPr="00DE37E0">
        <w:rPr>
          <w:b/>
          <w:bCs/>
        </w:rPr>
        <w:t xml:space="preserve"> discuss solutions that avoid complexities in handling early data forwarding that surpass those of L3 mobility, as would be introduced by subsequent inter-gNB LTM with coupled cell/CU anchor changes</w:t>
      </w:r>
      <w:r>
        <w:rPr>
          <w:b/>
          <w:bCs/>
        </w:rPr>
        <w:t>.</w:t>
      </w:r>
    </w:p>
    <w:p w14:paraId="60B79471" w14:textId="171D3758" w:rsidR="002747A7" w:rsidRPr="002747A7" w:rsidRDefault="002747A7" w:rsidP="002747A7">
      <w:pPr>
        <w:spacing w:after="120"/>
        <w:rPr>
          <w:u w:val="single"/>
        </w:rPr>
      </w:pPr>
      <w:r w:rsidRPr="002747A7">
        <w:rPr>
          <w:u w:val="single"/>
        </w:rPr>
        <w:t>UE association among candidate gNBs</w:t>
      </w:r>
    </w:p>
    <w:p w14:paraId="01914776" w14:textId="77777777" w:rsidR="00DC6062" w:rsidRPr="008B731D" w:rsidRDefault="00DC6062" w:rsidP="00DC6062">
      <w:pPr>
        <w:rPr>
          <w:b/>
          <w:bCs/>
          <w:lang w:val="en-US"/>
        </w:rPr>
      </w:pPr>
      <w:r w:rsidRPr="008B731D">
        <w:rPr>
          <w:b/>
          <w:bCs/>
          <w:lang w:val="en-US"/>
        </w:rPr>
        <w:t xml:space="preserve">Observation 6a: After each inter-gNB cell switch, the target gNB needs to have pairwise UE associations with all candidate gNBs. </w:t>
      </w:r>
    </w:p>
    <w:p w14:paraId="3D6F33F0" w14:textId="77777777" w:rsidR="00DC6062" w:rsidRDefault="00DC6062" w:rsidP="00DC6062">
      <w:pPr>
        <w:rPr>
          <w:b/>
          <w:bCs/>
          <w:lang w:val="en-US"/>
        </w:rPr>
      </w:pPr>
      <w:r w:rsidRPr="008B731D">
        <w:rPr>
          <w:b/>
          <w:bCs/>
          <w:lang w:val="en-US"/>
        </w:rPr>
        <w:t>Observation 6b: It is not clear how the target gNB establishes a UE association with a candidate gNB for this UE since these two gNBs have no common reference for this UE.</w:t>
      </w:r>
    </w:p>
    <w:p w14:paraId="6E284F42" w14:textId="77777777" w:rsidR="00DC6062" w:rsidRDefault="00DC6062" w:rsidP="00DC6062">
      <w:pPr>
        <w:rPr>
          <w:b/>
          <w:bCs/>
        </w:rPr>
      </w:pPr>
      <w:r>
        <w:rPr>
          <w:b/>
          <w:bCs/>
        </w:rPr>
        <w:t>Observation 6c: Rel-19 LTM could leverage solutions established for mobile IAB to create UE association between target gNB and candidate gNB.</w:t>
      </w:r>
    </w:p>
    <w:p w14:paraId="3D9BBBF1" w14:textId="4BD1CB62" w:rsidR="002747A7" w:rsidRPr="005C084D" w:rsidRDefault="00DC6062" w:rsidP="002747A7">
      <w:pPr>
        <w:rPr>
          <w:b/>
          <w:bCs/>
        </w:rPr>
      </w:pPr>
      <w:r>
        <w:rPr>
          <w:b/>
          <w:bCs/>
        </w:rPr>
        <w:lastRenderedPageBreak/>
        <w:t xml:space="preserve">Proposal 6: To establish the necessary pairwise UE associations between target gNB and candidate gNBs after cell switch, RAN2 to consider reusing solutions introduced for mobile IAB. </w:t>
      </w:r>
    </w:p>
    <w:p w14:paraId="1A85F0E2" w14:textId="551C805B" w:rsidR="002747A7" w:rsidRPr="002747A7" w:rsidRDefault="002747A7" w:rsidP="002747A7">
      <w:pPr>
        <w:spacing w:after="120"/>
        <w:rPr>
          <w:u w:val="single"/>
        </w:rPr>
      </w:pPr>
      <w:r w:rsidRPr="002747A7">
        <w:rPr>
          <w:u w:val="single"/>
        </w:rPr>
        <w:t>Race conditions and RLF</w:t>
      </w:r>
    </w:p>
    <w:p w14:paraId="657C7F15" w14:textId="77777777" w:rsidR="008D0E87" w:rsidRDefault="008D0E87" w:rsidP="008D0E87">
      <w:pPr>
        <w:rPr>
          <w:b/>
          <w:bCs/>
        </w:rPr>
      </w:pPr>
      <w:r>
        <w:rPr>
          <w:b/>
          <w:bCs/>
        </w:rPr>
        <w:t>Observation 7a: S</w:t>
      </w:r>
      <w:r w:rsidRPr="00773423">
        <w:rPr>
          <w:b/>
          <w:bCs/>
        </w:rPr>
        <w:t>ubsequent inter-gNB LTM with coupled cell/anchor changes suffers from race conditions</w:t>
      </w:r>
      <w:r>
        <w:rPr>
          <w:b/>
          <w:bCs/>
        </w:rPr>
        <w:t>:</w:t>
      </w:r>
    </w:p>
    <w:p w14:paraId="7424228A" w14:textId="77777777" w:rsidR="008D0E87" w:rsidRDefault="008D0E87" w:rsidP="008D0E87">
      <w:pPr>
        <w:pStyle w:val="ListParagraph"/>
        <w:numPr>
          <w:ilvl w:val="0"/>
          <w:numId w:val="26"/>
        </w:numPr>
        <w:rPr>
          <w:b/>
          <w:bCs/>
        </w:rPr>
      </w:pPr>
      <w:r>
        <w:rPr>
          <w:b/>
          <w:bCs/>
        </w:rPr>
        <w:t>B</w:t>
      </w:r>
      <w:r w:rsidRPr="00803C8B">
        <w:rPr>
          <w:b/>
          <w:bCs/>
        </w:rPr>
        <w:t>etween Xn LTM preparation before the cell switch</w:t>
      </w:r>
      <w:r>
        <w:rPr>
          <w:b/>
          <w:bCs/>
        </w:rPr>
        <w:t xml:space="preserve"> and</w:t>
      </w:r>
      <w:r w:rsidRPr="00803C8B">
        <w:rPr>
          <w:b/>
          <w:bCs/>
        </w:rPr>
        <w:t xml:space="preserve"> MAC-CE-based triggering of the cell switch</w:t>
      </w:r>
    </w:p>
    <w:p w14:paraId="294E0723" w14:textId="77777777" w:rsidR="008D0E87" w:rsidRPr="00803C8B" w:rsidRDefault="008D0E87" w:rsidP="008D0E87">
      <w:pPr>
        <w:pStyle w:val="ListParagraph"/>
        <w:numPr>
          <w:ilvl w:val="0"/>
          <w:numId w:val="26"/>
        </w:numPr>
        <w:rPr>
          <w:b/>
          <w:bCs/>
        </w:rPr>
      </w:pPr>
      <w:r>
        <w:rPr>
          <w:b/>
          <w:bCs/>
        </w:rPr>
        <w:t xml:space="preserve">Between </w:t>
      </w:r>
      <w:r w:rsidRPr="00803C8B">
        <w:rPr>
          <w:b/>
          <w:bCs/>
        </w:rPr>
        <w:t>MAC-CE-based triggering</w:t>
      </w:r>
      <w:r>
        <w:rPr>
          <w:b/>
          <w:bCs/>
        </w:rPr>
        <w:t xml:space="preserve"> of the cell switch</w:t>
      </w:r>
      <w:r w:rsidRPr="00803C8B">
        <w:rPr>
          <w:b/>
          <w:bCs/>
        </w:rPr>
        <w:t xml:space="preserve"> and NG path switch procedure after the cell switch</w:t>
      </w:r>
      <w:r>
        <w:rPr>
          <w:b/>
          <w:bCs/>
        </w:rPr>
        <w:t>, as noted by [Nokia – R2-2407073]</w:t>
      </w:r>
      <w:r w:rsidRPr="00803C8B">
        <w:rPr>
          <w:b/>
          <w:bCs/>
        </w:rPr>
        <w:t>.</w:t>
      </w:r>
    </w:p>
    <w:p w14:paraId="31749F0F" w14:textId="77777777" w:rsidR="008D0E87" w:rsidRPr="006C4B2A" w:rsidRDefault="008D0E87" w:rsidP="008D0E87">
      <w:pPr>
        <w:rPr>
          <w:b/>
          <w:bCs/>
          <w:lang w:val="en-US"/>
        </w:rPr>
      </w:pPr>
      <w:r>
        <w:rPr>
          <w:b/>
          <w:bCs/>
        </w:rPr>
        <w:t xml:space="preserve">Observation 7b: </w:t>
      </w:r>
      <w:r w:rsidRPr="006C4B2A">
        <w:rPr>
          <w:b/>
          <w:bCs/>
          <w:lang w:val="en-US"/>
        </w:rPr>
        <w:t>Race conditions for subsequent inter-gNB LTM with coupled cell/anchor changes result in one of two outcomes:</w:t>
      </w:r>
    </w:p>
    <w:p w14:paraId="6206D804" w14:textId="77777777" w:rsidR="008D0E87" w:rsidRPr="006C4B2A" w:rsidRDefault="008D0E87" w:rsidP="008D0E87">
      <w:pPr>
        <w:pStyle w:val="ListParagraph"/>
        <w:numPr>
          <w:ilvl w:val="0"/>
          <w:numId w:val="26"/>
        </w:numPr>
        <w:rPr>
          <w:b/>
          <w:bCs/>
        </w:rPr>
      </w:pPr>
      <w:r w:rsidRPr="006C4B2A">
        <w:rPr>
          <w:b/>
          <w:bCs/>
        </w:rPr>
        <w:t>If ignored, the UE may need to reestablish its connection due to a configuration mismatch.</w:t>
      </w:r>
    </w:p>
    <w:p w14:paraId="3B99FBED" w14:textId="77777777" w:rsidR="008D0E87" w:rsidRPr="006C4B2A" w:rsidRDefault="008D0E87" w:rsidP="008D0E87">
      <w:pPr>
        <w:pStyle w:val="ListParagraph"/>
        <w:numPr>
          <w:ilvl w:val="0"/>
          <w:numId w:val="26"/>
        </w:numPr>
        <w:rPr>
          <w:b/>
          <w:bCs/>
        </w:rPr>
      </w:pPr>
      <w:r w:rsidRPr="006C4B2A">
        <w:rPr>
          <w:b/>
          <w:bCs/>
        </w:rPr>
        <w:t>If handled, the UE’s subsequent cell switch may be deferred, leading to RLF</w:t>
      </w:r>
      <w:r>
        <w:rPr>
          <w:b/>
          <w:bCs/>
        </w:rPr>
        <w:t xml:space="preserve"> due to source link degradation</w:t>
      </w:r>
      <w:r w:rsidRPr="006C4B2A">
        <w:rPr>
          <w:b/>
          <w:bCs/>
        </w:rPr>
        <w:t>.</w:t>
      </w:r>
    </w:p>
    <w:p w14:paraId="1D629136" w14:textId="77777777" w:rsidR="008D0E87" w:rsidRPr="00593F78" w:rsidRDefault="008D0E87" w:rsidP="008D0E87">
      <w:pPr>
        <w:rPr>
          <w:b/>
          <w:bCs/>
        </w:rPr>
      </w:pPr>
      <w:r>
        <w:rPr>
          <w:b/>
          <w:bCs/>
        </w:rPr>
        <w:t xml:space="preserve">Observation 7c: </w:t>
      </w:r>
      <w:r w:rsidRPr="00BE6FA9">
        <w:rPr>
          <w:b/>
          <w:bCs/>
        </w:rPr>
        <w:t xml:space="preserve">Handling race conditions between issuing a MAC CE by one network </w:t>
      </w:r>
      <w:r>
        <w:rPr>
          <w:b/>
          <w:bCs/>
        </w:rPr>
        <w:t>node</w:t>
      </w:r>
      <w:r w:rsidRPr="00BE6FA9">
        <w:rPr>
          <w:b/>
          <w:bCs/>
        </w:rPr>
        <w:t xml:space="preserve"> and performing an Xn/NG procedure by another</w:t>
      </w:r>
      <w:r>
        <w:rPr>
          <w:b/>
          <w:bCs/>
        </w:rPr>
        <w:t xml:space="preserve"> network node</w:t>
      </w:r>
      <w:r w:rsidRPr="00BE6FA9">
        <w:rPr>
          <w:b/>
          <w:bCs/>
        </w:rPr>
        <w:t xml:space="preserve"> requires complex backhaul signaling and may not be fully resolvable due to the differing rates of dynamicity of the racing procedures</w:t>
      </w:r>
      <w:r w:rsidRPr="006C75F4">
        <w:rPr>
          <w:b/>
          <w:bCs/>
        </w:rPr>
        <w:t>.</w:t>
      </w:r>
      <w:r>
        <w:rPr>
          <w:b/>
          <w:bCs/>
          <w:lang w:val="en-US"/>
        </w:rPr>
        <w:t xml:space="preserve"> </w:t>
      </w:r>
    </w:p>
    <w:p w14:paraId="69697D7C" w14:textId="77777777" w:rsidR="008D0E87" w:rsidRDefault="008D0E87" w:rsidP="008D0E87">
      <w:pPr>
        <w:rPr>
          <w:b/>
          <w:bCs/>
        </w:rPr>
      </w:pPr>
      <w:r>
        <w:rPr>
          <w:b/>
          <w:bCs/>
        </w:rPr>
        <w:t>Proposal 7a: RAN2 to only discuss inter-gNB LTM solutions that do not compromise robustness of UE mobility, e.g., due to race conditions.</w:t>
      </w:r>
    </w:p>
    <w:p w14:paraId="33CB0610" w14:textId="11464693" w:rsidR="002747A7" w:rsidRPr="001C64F6" w:rsidRDefault="008D0E87" w:rsidP="002747A7">
      <w:pPr>
        <w:rPr>
          <w:b/>
          <w:bCs/>
        </w:rPr>
      </w:pPr>
      <w:r>
        <w:rPr>
          <w:b/>
          <w:bCs/>
        </w:rPr>
        <w:t>Proposal 7b: RAN2 to discuss solutions that avoid race conditions as would be introduced by inter-gNB LTM with coupled cell/anchor changes.</w:t>
      </w:r>
    </w:p>
    <w:p w14:paraId="0EB462B7" w14:textId="66C2AABA" w:rsidR="002747A7" w:rsidRPr="002747A7" w:rsidRDefault="002747A7" w:rsidP="002747A7">
      <w:pPr>
        <w:spacing w:after="120"/>
        <w:rPr>
          <w:u w:val="single"/>
        </w:rPr>
      </w:pPr>
      <w:r w:rsidRPr="002747A7">
        <w:rPr>
          <w:u w:val="single"/>
        </w:rPr>
        <w:t>Summary</w:t>
      </w:r>
    </w:p>
    <w:p w14:paraId="393BC439" w14:textId="77777777" w:rsidR="002747A7" w:rsidRPr="003B55F8" w:rsidRDefault="002747A7" w:rsidP="002747A7">
      <w:pPr>
        <w:rPr>
          <w:b/>
          <w:bCs/>
        </w:rPr>
      </w:pPr>
      <w:r>
        <w:rPr>
          <w:b/>
          <w:bCs/>
        </w:rPr>
        <w:t xml:space="preserve">Observation 8: </w:t>
      </w:r>
      <w:r w:rsidRPr="003B55F8">
        <w:rPr>
          <w:b/>
          <w:bCs/>
        </w:rPr>
        <w:t xml:space="preserve">If cell and anchor changes are </w:t>
      </w:r>
      <w:r w:rsidRPr="00941DE3">
        <w:rPr>
          <w:b/>
          <w:bCs/>
          <w:u w:val="single"/>
        </w:rPr>
        <w:t>decoupled</w:t>
      </w:r>
      <w:r w:rsidRPr="003B55F8">
        <w:rPr>
          <w:b/>
          <w:bCs/>
        </w:rPr>
        <w:t xml:space="preserve"> for inter-gNB LTM, the complications of subsequent inter-gNB LTM with </w:t>
      </w:r>
      <w:r w:rsidRPr="00F65C1F">
        <w:rPr>
          <w:b/>
          <w:bCs/>
          <w:u w:val="single"/>
        </w:rPr>
        <w:t>coupled</w:t>
      </w:r>
      <w:r w:rsidRPr="003B55F8">
        <w:rPr>
          <w:b/>
          <w:bCs/>
        </w:rPr>
        <w:t xml:space="preserve"> cell/anchor changes vanish:</w:t>
      </w:r>
    </w:p>
    <w:p w14:paraId="44E38BF5" w14:textId="77777777" w:rsidR="002747A7" w:rsidRPr="003B55F8" w:rsidRDefault="002747A7" w:rsidP="002747A7">
      <w:pPr>
        <w:pStyle w:val="ListParagraph"/>
        <w:numPr>
          <w:ilvl w:val="0"/>
          <w:numId w:val="26"/>
        </w:numPr>
        <w:rPr>
          <w:b/>
          <w:bCs/>
        </w:rPr>
      </w:pPr>
      <w:r w:rsidRPr="003B55F8">
        <w:rPr>
          <w:b/>
          <w:bCs/>
        </w:rPr>
        <w:t>No violation of WID</w:t>
      </w:r>
      <w:r>
        <w:rPr>
          <w:b/>
          <w:bCs/>
        </w:rPr>
        <w:t>, since no RRC signaling</w:t>
      </w:r>
      <w:r w:rsidRPr="003B55F8">
        <w:rPr>
          <w:b/>
          <w:bCs/>
        </w:rPr>
        <w:t>.</w:t>
      </w:r>
    </w:p>
    <w:p w14:paraId="687D1A41" w14:textId="77777777" w:rsidR="002747A7" w:rsidRPr="003B55F8" w:rsidRDefault="002747A7" w:rsidP="002747A7">
      <w:pPr>
        <w:pStyle w:val="ListParagraph"/>
        <w:numPr>
          <w:ilvl w:val="0"/>
          <w:numId w:val="26"/>
        </w:numPr>
        <w:rPr>
          <w:b/>
          <w:bCs/>
        </w:rPr>
      </w:pPr>
      <w:r w:rsidRPr="003B55F8">
        <w:rPr>
          <w:b/>
          <w:bCs/>
        </w:rPr>
        <w:t>Reuse of Rel-18 procedures for UE.</w:t>
      </w:r>
    </w:p>
    <w:p w14:paraId="2265312B" w14:textId="77777777" w:rsidR="002747A7" w:rsidRPr="003B55F8" w:rsidRDefault="002747A7" w:rsidP="002747A7">
      <w:pPr>
        <w:pStyle w:val="ListParagraph"/>
        <w:numPr>
          <w:ilvl w:val="0"/>
          <w:numId w:val="26"/>
        </w:numPr>
        <w:rPr>
          <w:b/>
          <w:bCs/>
        </w:rPr>
      </w:pPr>
      <w:r w:rsidRPr="003B55F8">
        <w:rPr>
          <w:b/>
          <w:bCs/>
        </w:rPr>
        <w:t>No pre-cell-switch security preparations</w:t>
      </w:r>
      <w:r>
        <w:rPr>
          <w:b/>
          <w:bCs/>
        </w:rPr>
        <w:t>, since no security change after a switch</w:t>
      </w:r>
      <w:r w:rsidRPr="003B55F8">
        <w:rPr>
          <w:b/>
          <w:bCs/>
        </w:rPr>
        <w:t>.</w:t>
      </w:r>
    </w:p>
    <w:p w14:paraId="1F1BF446" w14:textId="77777777" w:rsidR="002747A7" w:rsidRPr="003B55F8" w:rsidRDefault="002747A7" w:rsidP="002747A7">
      <w:pPr>
        <w:pStyle w:val="ListParagraph"/>
        <w:numPr>
          <w:ilvl w:val="0"/>
          <w:numId w:val="26"/>
        </w:numPr>
        <w:rPr>
          <w:b/>
          <w:bCs/>
        </w:rPr>
      </w:pPr>
      <w:r w:rsidRPr="003B55F8">
        <w:rPr>
          <w:b/>
          <w:bCs/>
        </w:rPr>
        <w:t>No RRC anchor tracking</w:t>
      </w:r>
      <w:r>
        <w:rPr>
          <w:b/>
          <w:bCs/>
        </w:rPr>
        <w:t>, since anchor is fixed after a cell switch</w:t>
      </w:r>
      <w:r w:rsidRPr="003B55F8">
        <w:rPr>
          <w:b/>
          <w:bCs/>
        </w:rPr>
        <w:t>.</w:t>
      </w:r>
    </w:p>
    <w:p w14:paraId="0E76D702" w14:textId="77777777" w:rsidR="002747A7" w:rsidRPr="003B55F8" w:rsidRDefault="002747A7" w:rsidP="002747A7">
      <w:pPr>
        <w:pStyle w:val="ListParagraph"/>
        <w:numPr>
          <w:ilvl w:val="0"/>
          <w:numId w:val="26"/>
        </w:numPr>
        <w:rPr>
          <w:b/>
          <w:bCs/>
        </w:rPr>
      </w:pPr>
      <w:r w:rsidRPr="003B55F8">
        <w:rPr>
          <w:b/>
          <w:bCs/>
        </w:rPr>
        <w:t xml:space="preserve">No </w:t>
      </w:r>
      <w:r>
        <w:rPr>
          <w:b/>
          <w:bCs/>
        </w:rPr>
        <w:t xml:space="preserve">complex </w:t>
      </w:r>
      <w:r w:rsidRPr="003B55F8">
        <w:rPr>
          <w:b/>
          <w:bCs/>
        </w:rPr>
        <w:t xml:space="preserve">data forwarding </w:t>
      </w:r>
      <w:r>
        <w:rPr>
          <w:b/>
          <w:bCs/>
        </w:rPr>
        <w:t xml:space="preserve">management </w:t>
      </w:r>
      <w:r w:rsidRPr="003B55F8">
        <w:rPr>
          <w:b/>
          <w:bCs/>
        </w:rPr>
        <w:t>among gNBs</w:t>
      </w:r>
      <w:r>
        <w:rPr>
          <w:b/>
          <w:bCs/>
        </w:rPr>
        <w:t>, since no NG path switch</w:t>
      </w:r>
      <w:r w:rsidRPr="003B55F8">
        <w:rPr>
          <w:b/>
          <w:bCs/>
        </w:rPr>
        <w:t>.</w:t>
      </w:r>
    </w:p>
    <w:p w14:paraId="00231656" w14:textId="77777777" w:rsidR="002747A7" w:rsidRPr="003B55F8" w:rsidRDefault="002747A7" w:rsidP="002747A7">
      <w:pPr>
        <w:pStyle w:val="ListParagraph"/>
        <w:numPr>
          <w:ilvl w:val="0"/>
          <w:numId w:val="26"/>
        </w:numPr>
        <w:rPr>
          <w:b/>
          <w:bCs/>
        </w:rPr>
      </w:pPr>
      <w:r w:rsidRPr="003B55F8">
        <w:rPr>
          <w:b/>
          <w:bCs/>
        </w:rPr>
        <w:t>No missing UE association problem</w:t>
      </w:r>
      <w:r>
        <w:rPr>
          <w:b/>
          <w:bCs/>
        </w:rPr>
        <w:t>, since association is not required among candidate gNBs</w:t>
      </w:r>
      <w:r w:rsidRPr="003B55F8">
        <w:rPr>
          <w:b/>
          <w:bCs/>
        </w:rPr>
        <w:t>.</w:t>
      </w:r>
    </w:p>
    <w:p w14:paraId="5D1C93F8" w14:textId="77777777" w:rsidR="002747A7" w:rsidRPr="003B55F8" w:rsidRDefault="002747A7" w:rsidP="002747A7">
      <w:pPr>
        <w:pStyle w:val="ListParagraph"/>
        <w:numPr>
          <w:ilvl w:val="0"/>
          <w:numId w:val="26"/>
        </w:numPr>
        <w:rPr>
          <w:b/>
          <w:bCs/>
        </w:rPr>
      </w:pPr>
      <w:r w:rsidRPr="003B55F8">
        <w:rPr>
          <w:b/>
          <w:bCs/>
        </w:rPr>
        <w:t>No race conditions.</w:t>
      </w:r>
    </w:p>
    <w:p w14:paraId="2C6569D0" w14:textId="77777777" w:rsidR="002747A7" w:rsidRDefault="002747A7" w:rsidP="002747A7">
      <w:pPr>
        <w:rPr>
          <w:b/>
          <w:bCs/>
        </w:rPr>
      </w:pPr>
      <w:r w:rsidRPr="00684B69">
        <w:rPr>
          <w:b/>
          <w:bCs/>
        </w:rPr>
        <w:t>Proposal</w:t>
      </w:r>
      <w:r>
        <w:rPr>
          <w:b/>
          <w:bCs/>
        </w:rPr>
        <w:t xml:space="preserve"> 8</w:t>
      </w:r>
      <w:r w:rsidRPr="00684B69">
        <w:rPr>
          <w:b/>
          <w:bCs/>
        </w:rPr>
        <w:t xml:space="preserve">: </w:t>
      </w:r>
      <w:r>
        <w:rPr>
          <w:b/>
          <w:bCs/>
        </w:rPr>
        <w:t>RAN2</w:t>
      </w:r>
      <w:r w:rsidRPr="00684B69">
        <w:rPr>
          <w:b/>
          <w:bCs/>
        </w:rPr>
        <w:t xml:space="preserve"> to </w:t>
      </w:r>
      <w:r>
        <w:rPr>
          <w:b/>
          <w:bCs/>
        </w:rPr>
        <w:t xml:space="preserve">support </w:t>
      </w:r>
      <w:r w:rsidRPr="00684B69">
        <w:rPr>
          <w:b/>
          <w:bCs/>
        </w:rPr>
        <w:t xml:space="preserve">subsequent inter-gNB LTM with </w:t>
      </w:r>
      <w:r w:rsidRPr="005303F2">
        <w:rPr>
          <w:b/>
          <w:bCs/>
          <w:u w:val="single"/>
        </w:rPr>
        <w:t>decoupled</w:t>
      </w:r>
      <w:r w:rsidRPr="00684B69">
        <w:rPr>
          <w:b/>
          <w:bCs/>
        </w:rPr>
        <w:t xml:space="preserve"> cell and anchor changes.</w:t>
      </w:r>
    </w:p>
    <w:p w14:paraId="568E37FA" w14:textId="77777777" w:rsidR="00BE2B76" w:rsidRPr="00684B69" w:rsidRDefault="00BE2B76" w:rsidP="002747A7">
      <w:pPr>
        <w:rPr>
          <w:b/>
          <w:bCs/>
        </w:rPr>
      </w:pPr>
    </w:p>
    <w:p w14:paraId="01A2155C" w14:textId="22A7DE92" w:rsidR="002747A7" w:rsidRDefault="002747A7" w:rsidP="002747A7">
      <w:pPr>
        <w:spacing w:after="120"/>
      </w:pPr>
      <w:r w:rsidRPr="002747A7">
        <w:rPr>
          <w:highlight w:val="yellow"/>
        </w:rPr>
        <w:t>The following observations and proposals have been made for Sol</w:t>
      </w:r>
      <w:r>
        <w:rPr>
          <w:highlight w:val="yellow"/>
        </w:rPr>
        <w:t>2</w:t>
      </w:r>
      <w:r w:rsidRPr="002747A7">
        <w:rPr>
          <w:highlight w:val="yellow"/>
        </w:rPr>
        <w:t>:</w:t>
      </w:r>
    </w:p>
    <w:p w14:paraId="77D38279" w14:textId="2483939D" w:rsidR="00D8301B" w:rsidRPr="00D8301B" w:rsidRDefault="00D8301B" w:rsidP="00D8301B">
      <w:pPr>
        <w:spacing w:after="120"/>
        <w:rPr>
          <w:u w:val="single"/>
        </w:rPr>
      </w:pPr>
      <w:r w:rsidRPr="00D8301B">
        <w:rPr>
          <w:u w:val="single"/>
        </w:rPr>
        <w:t>Motivation/benefits</w:t>
      </w:r>
    </w:p>
    <w:p w14:paraId="08414BAE" w14:textId="77777777" w:rsidR="00D8301B" w:rsidRDefault="00D8301B" w:rsidP="00D8301B">
      <w:pPr>
        <w:rPr>
          <w:b/>
          <w:bCs/>
        </w:rPr>
      </w:pPr>
      <w:r>
        <w:rPr>
          <w:b/>
          <w:bCs/>
        </w:rPr>
        <w:t xml:space="preserve">Observation 9: </w:t>
      </w:r>
      <w:r w:rsidRPr="00627473">
        <w:rPr>
          <w:b/>
          <w:bCs/>
        </w:rPr>
        <w:t>Inter-gNB LTM with decoupled cell and CU anchor switches allows for reusing legacy UE procedures to support subsequent mobility, improving UE performance, and simplifying network handling of LTM procedures</w:t>
      </w:r>
      <w:r>
        <w:rPr>
          <w:b/>
          <w:bCs/>
        </w:rPr>
        <w:t>.</w:t>
      </w:r>
    </w:p>
    <w:p w14:paraId="4C00FF18" w14:textId="77777777" w:rsidR="00D8301B" w:rsidRDefault="00D8301B" w:rsidP="00D8301B">
      <w:pPr>
        <w:rPr>
          <w:b/>
          <w:bCs/>
        </w:rPr>
      </w:pPr>
      <w:r>
        <w:rPr>
          <w:b/>
          <w:bCs/>
        </w:rPr>
        <w:t>Proposal 9: RAN2</w:t>
      </w:r>
      <w:r w:rsidRPr="00684B69">
        <w:rPr>
          <w:b/>
          <w:bCs/>
        </w:rPr>
        <w:t xml:space="preserve"> to pursue inter-gNB LTM with </w:t>
      </w:r>
      <w:r w:rsidRPr="005303F2">
        <w:rPr>
          <w:b/>
          <w:bCs/>
          <w:u w:val="single"/>
        </w:rPr>
        <w:t>decoupled</w:t>
      </w:r>
      <w:r w:rsidRPr="00684B69">
        <w:rPr>
          <w:b/>
          <w:bCs/>
        </w:rPr>
        <w:t xml:space="preserve"> cell and </w:t>
      </w:r>
      <w:r>
        <w:rPr>
          <w:b/>
          <w:bCs/>
        </w:rPr>
        <w:t xml:space="preserve">CU </w:t>
      </w:r>
      <w:r w:rsidRPr="00684B69">
        <w:rPr>
          <w:b/>
          <w:bCs/>
        </w:rPr>
        <w:t>anchor changes</w:t>
      </w:r>
      <w:r>
        <w:rPr>
          <w:b/>
          <w:bCs/>
        </w:rPr>
        <w:t>, including:</w:t>
      </w:r>
    </w:p>
    <w:p w14:paraId="5D470DFD" w14:textId="77777777" w:rsidR="00D8301B" w:rsidRPr="009E4979" w:rsidRDefault="00D8301B" w:rsidP="00D8301B">
      <w:pPr>
        <w:pStyle w:val="ListParagraph"/>
        <w:numPr>
          <w:ilvl w:val="0"/>
          <w:numId w:val="27"/>
        </w:numPr>
        <w:rPr>
          <w:b/>
          <w:bCs/>
        </w:rPr>
      </w:pPr>
      <w:r w:rsidRPr="009E4979">
        <w:rPr>
          <w:b/>
          <w:bCs/>
        </w:rPr>
        <w:t>Supporting subsequent inter-gNB LTM cell switches without CU anchor change</w:t>
      </w:r>
    </w:p>
    <w:p w14:paraId="09F08DB0" w14:textId="77777777" w:rsidR="00D8301B" w:rsidRPr="003D495C" w:rsidRDefault="00D8301B" w:rsidP="00D8301B">
      <w:pPr>
        <w:pStyle w:val="ListParagraph"/>
        <w:numPr>
          <w:ilvl w:val="0"/>
          <w:numId w:val="27"/>
        </w:numPr>
        <w:rPr>
          <w:b/>
          <w:bCs/>
        </w:rPr>
      </w:pPr>
      <w:r w:rsidRPr="009E4979">
        <w:rPr>
          <w:b/>
          <w:bCs/>
        </w:rPr>
        <w:t>Supporting CU anchor changes without cell switch</w:t>
      </w:r>
    </w:p>
    <w:p w14:paraId="6C784631" w14:textId="1026331D" w:rsidR="00D8301B" w:rsidRPr="00D8301B" w:rsidRDefault="00D8301B" w:rsidP="00D8301B">
      <w:pPr>
        <w:spacing w:after="120"/>
        <w:rPr>
          <w:u w:val="single"/>
        </w:rPr>
      </w:pPr>
      <w:r w:rsidRPr="00D8301B">
        <w:rPr>
          <w:u w:val="single"/>
        </w:rPr>
        <w:t>Procedure for preparation of candidate configuration</w:t>
      </w:r>
    </w:p>
    <w:p w14:paraId="5D29BAEA" w14:textId="77777777" w:rsidR="00D8301B" w:rsidRPr="00AA6407" w:rsidRDefault="00D8301B" w:rsidP="00D8301B">
      <w:pPr>
        <w:rPr>
          <w:b/>
          <w:bCs/>
        </w:rPr>
      </w:pPr>
      <w:r w:rsidRPr="00AA6407">
        <w:rPr>
          <w:b/>
          <w:bCs/>
        </w:rPr>
        <w:t>Proposal</w:t>
      </w:r>
      <w:r>
        <w:rPr>
          <w:b/>
          <w:bCs/>
        </w:rPr>
        <w:t xml:space="preserve"> 10a</w:t>
      </w:r>
      <w:r w:rsidRPr="00AA6407">
        <w:rPr>
          <w:b/>
          <w:bCs/>
        </w:rPr>
        <w:t xml:space="preserve">: During </w:t>
      </w:r>
      <w:r>
        <w:rPr>
          <w:b/>
          <w:bCs/>
        </w:rPr>
        <w:t xml:space="preserve">inter-gNB </w:t>
      </w:r>
      <w:r w:rsidRPr="00AA6407">
        <w:rPr>
          <w:b/>
          <w:bCs/>
        </w:rPr>
        <w:t>LTM preparation, the serving gNB provides the candidate gNB:</w:t>
      </w:r>
    </w:p>
    <w:p w14:paraId="24F47941" w14:textId="77777777" w:rsidR="00D8301B" w:rsidRPr="00AA6407" w:rsidRDefault="00D8301B" w:rsidP="00D8301B">
      <w:pPr>
        <w:pStyle w:val="ListParagraph"/>
        <w:numPr>
          <w:ilvl w:val="0"/>
          <w:numId w:val="27"/>
        </w:numPr>
        <w:rPr>
          <w:b/>
          <w:bCs/>
        </w:rPr>
      </w:pPr>
      <w:r w:rsidRPr="00AA6407">
        <w:rPr>
          <w:b/>
          <w:bCs/>
        </w:rPr>
        <w:t>DRB info</w:t>
      </w:r>
    </w:p>
    <w:p w14:paraId="51DC68B6" w14:textId="77777777" w:rsidR="00D8301B" w:rsidRPr="00AA6407" w:rsidRDefault="00D8301B" w:rsidP="00D8301B">
      <w:pPr>
        <w:pStyle w:val="ListParagraph"/>
        <w:numPr>
          <w:ilvl w:val="0"/>
          <w:numId w:val="27"/>
        </w:numPr>
        <w:rPr>
          <w:b/>
          <w:bCs/>
        </w:rPr>
      </w:pPr>
      <w:r w:rsidRPr="00AA6407">
        <w:rPr>
          <w:b/>
          <w:bCs/>
        </w:rPr>
        <w:t>Serving gNB-side TNL info</w:t>
      </w:r>
    </w:p>
    <w:p w14:paraId="0FA9ED81" w14:textId="77777777" w:rsidR="00D8301B" w:rsidRPr="00AA6407" w:rsidRDefault="00D8301B" w:rsidP="00D8301B">
      <w:pPr>
        <w:pStyle w:val="ListParagraph"/>
        <w:numPr>
          <w:ilvl w:val="0"/>
          <w:numId w:val="27"/>
        </w:numPr>
        <w:rPr>
          <w:b/>
          <w:bCs/>
        </w:rPr>
      </w:pPr>
      <w:r w:rsidRPr="00AA6407">
        <w:rPr>
          <w:b/>
          <w:bCs/>
        </w:rPr>
        <w:t>SRB IDs for admission</w:t>
      </w:r>
    </w:p>
    <w:p w14:paraId="05092A1C" w14:textId="77777777" w:rsidR="00D8301B" w:rsidRPr="00AA6407" w:rsidRDefault="00D8301B" w:rsidP="00D8301B">
      <w:pPr>
        <w:rPr>
          <w:b/>
          <w:bCs/>
        </w:rPr>
      </w:pPr>
      <w:r w:rsidRPr="00AA6407">
        <w:rPr>
          <w:b/>
          <w:bCs/>
        </w:rPr>
        <w:t>Proposal</w:t>
      </w:r>
      <w:r>
        <w:rPr>
          <w:b/>
          <w:bCs/>
        </w:rPr>
        <w:t xml:space="preserve"> 10b</w:t>
      </w:r>
      <w:r w:rsidRPr="00AA6407">
        <w:rPr>
          <w:b/>
          <w:bCs/>
        </w:rPr>
        <w:t>: During LTM preparation, the candidate gNB returns to the serving gNB:</w:t>
      </w:r>
    </w:p>
    <w:p w14:paraId="4BA12925" w14:textId="77777777" w:rsidR="00D8301B" w:rsidRPr="00AA6407" w:rsidRDefault="00D8301B" w:rsidP="00D8301B">
      <w:pPr>
        <w:pStyle w:val="ListParagraph"/>
        <w:numPr>
          <w:ilvl w:val="0"/>
          <w:numId w:val="27"/>
        </w:numPr>
        <w:rPr>
          <w:b/>
          <w:bCs/>
        </w:rPr>
      </w:pPr>
      <w:r w:rsidRPr="00AA6407">
        <w:rPr>
          <w:b/>
          <w:bCs/>
        </w:rPr>
        <w:lastRenderedPageBreak/>
        <w:t>Candidate cell group config</w:t>
      </w:r>
    </w:p>
    <w:p w14:paraId="00B45A65" w14:textId="77777777" w:rsidR="00D8301B" w:rsidRPr="00AA6407" w:rsidRDefault="00D8301B" w:rsidP="00D8301B">
      <w:pPr>
        <w:pStyle w:val="ListParagraph"/>
        <w:numPr>
          <w:ilvl w:val="0"/>
          <w:numId w:val="27"/>
        </w:numPr>
        <w:rPr>
          <w:b/>
          <w:bCs/>
        </w:rPr>
      </w:pPr>
      <w:r w:rsidRPr="00AA6407">
        <w:rPr>
          <w:b/>
          <w:bCs/>
        </w:rPr>
        <w:t>Admitted DRB/SRB IDs</w:t>
      </w:r>
    </w:p>
    <w:p w14:paraId="21FC8206" w14:textId="77777777" w:rsidR="00D8301B" w:rsidRPr="00AA6407" w:rsidRDefault="00D8301B" w:rsidP="00D8301B">
      <w:pPr>
        <w:pStyle w:val="ListParagraph"/>
        <w:numPr>
          <w:ilvl w:val="0"/>
          <w:numId w:val="27"/>
        </w:numPr>
        <w:rPr>
          <w:b/>
          <w:bCs/>
        </w:rPr>
      </w:pPr>
      <w:r w:rsidRPr="00AA6407">
        <w:rPr>
          <w:b/>
          <w:bCs/>
        </w:rPr>
        <w:t>Candidate-gNB TNL info</w:t>
      </w:r>
    </w:p>
    <w:p w14:paraId="6F14F5E5" w14:textId="77777777" w:rsidR="00D8301B" w:rsidRPr="00AA6407" w:rsidRDefault="00D8301B" w:rsidP="00D8301B">
      <w:pPr>
        <w:rPr>
          <w:b/>
          <w:bCs/>
        </w:rPr>
      </w:pPr>
      <w:r w:rsidRPr="00AA6407">
        <w:rPr>
          <w:b/>
          <w:bCs/>
        </w:rPr>
        <w:t>Proposal</w:t>
      </w:r>
      <w:r>
        <w:rPr>
          <w:b/>
          <w:bCs/>
        </w:rPr>
        <w:t xml:space="preserve"> 10c</w:t>
      </w:r>
      <w:r w:rsidRPr="00AA6407">
        <w:rPr>
          <w:b/>
          <w:bCs/>
        </w:rPr>
        <w:t xml:space="preserve">: During </w:t>
      </w:r>
      <w:r>
        <w:rPr>
          <w:b/>
          <w:bCs/>
        </w:rPr>
        <w:t xml:space="preserve">inter-gNB </w:t>
      </w:r>
      <w:r w:rsidRPr="00AA6407">
        <w:rPr>
          <w:b/>
          <w:bCs/>
        </w:rPr>
        <w:t>LTM preparation, the serving gNB sends an LTM candidate configuration to the UE including:</w:t>
      </w:r>
    </w:p>
    <w:p w14:paraId="122A561B" w14:textId="77777777" w:rsidR="00D8301B" w:rsidRPr="00AA6407" w:rsidRDefault="00D8301B" w:rsidP="00D8301B">
      <w:pPr>
        <w:pStyle w:val="ListParagraph"/>
        <w:numPr>
          <w:ilvl w:val="0"/>
          <w:numId w:val="27"/>
        </w:numPr>
        <w:rPr>
          <w:b/>
          <w:bCs/>
        </w:rPr>
      </w:pPr>
      <w:r w:rsidRPr="00AA6407">
        <w:rPr>
          <w:b/>
          <w:bCs/>
        </w:rPr>
        <w:t>Radio bearer config generated by the serving gNB</w:t>
      </w:r>
    </w:p>
    <w:p w14:paraId="7D360812" w14:textId="77777777" w:rsidR="00D8301B" w:rsidRPr="00C72BCC" w:rsidRDefault="00D8301B" w:rsidP="00D8301B">
      <w:pPr>
        <w:pStyle w:val="ListParagraph"/>
        <w:numPr>
          <w:ilvl w:val="0"/>
          <w:numId w:val="27"/>
        </w:numPr>
      </w:pPr>
      <w:r w:rsidRPr="00AA6407">
        <w:rPr>
          <w:b/>
          <w:bCs/>
        </w:rPr>
        <w:t>Candidate cell group gNB as received from the candidate gNB</w:t>
      </w:r>
    </w:p>
    <w:p w14:paraId="1CE09892" w14:textId="5A231D41" w:rsidR="00D8301B" w:rsidRPr="00D8301B" w:rsidRDefault="00D8301B" w:rsidP="00D8301B">
      <w:pPr>
        <w:spacing w:after="120"/>
        <w:rPr>
          <w:u w:val="single"/>
        </w:rPr>
      </w:pPr>
      <w:r w:rsidRPr="00D8301B">
        <w:rPr>
          <w:u w:val="single"/>
        </w:rPr>
        <w:t>Procedure for cell switch without anchor change:</w:t>
      </w:r>
    </w:p>
    <w:p w14:paraId="6F49E098" w14:textId="77777777" w:rsidR="00D8301B" w:rsidRDefault="00D8301B" w:rsidP="00D8301B">
      <w:pPr>
        <w:rPr>
          <w:b/>
          <w:bCs/>
        </w:rPr>
      </w:pPr>
      <w:r>
        <w:rPr>
          <w:b/>
          <w:bCs/>
        </w:rPr>
        <w:t>Proposal 11a: During LTM cell switch, the serving gNB-DU sends the cell switch MAC CE to the UE and notifies the target cell over the backhaul of LTM triggering.</w:t>
      </w:r>
    </w:p>
    <w:p w14:paraId="003A12F8" w14:textId="77777777" w:rsidR="00D8301B" w:rsidRPr="004C218D" w:rsidRDefault="00D8301B" w:rsidP="00D8301B">
      <w:pPr>
        <w:rPr>
          <w:b/>
          <w:bCs/>
        </w:rPr>
      </w:pPr>
      <w:r>
        <w:rPr>
          <w:b/>
          <w:bCs/>
        </w:rPr>
        <w:t xml:space="preserve">Proposal 11b: During LTM cell switch completion , the UE sends the RRC Reconfig Complete message via the target cell to the anchor gNB-CU.  </w:t>
      </w:r>
    </w:p>
    <w:p w14:paraId="4EF66F5D" w14:textId="6351F4A4" w:rsidR="00D8301B" w:rsidRPr="00D8301B" w:rsidRDefault="00D8301B" w:rsidP="00D8301B">
      <w:pPr>
        <w:spacing w:after="120"/>
        <w:rPr>
          <w:u w:val="single"/>
        </w:rPr>
      </w:pPr>
      <w:r w:rsidRPr="00D8301B">
        <w:rPr>
          <w:u w:val="single"/>
        </w:rPr>
        <w:t>Procedure for subsequent cell switch without anchor change:</w:t>
      </w:r>
    </w:p>
    <w:p w14:paraId="5F1B1043" w14:textId="77777777" w:rsidR="00D8301B" w:rsidRPr="00494DF7" w:rsidRDefault="00D8301B" w:rsidP="00D8301B">
      <w:r>
        <w:rPr>
          <w:b/>
          <w:bCs/>
        </w:rPr>
        <w:t>Proposal 12: Handling of subsequent inter-gNB cell switch is similar to handling of the initial inter-gNB LTM cell switch.</w:t>
      </w:r>
    </w:p>
    <w:p w14:paraId="2C4BBB86" w14:textId="0430E871" w:rsidR="00D8301B" w:rsidRPr="00D8301B" w:rsidRDefault="00D8301B" w:rsidP="00D8301B">
      <w:pPr>
        <w:spacing w:after="120"/>
        <w:rPr>
          <w:u w:val="single"/>
        </w:rPr>
      </w:pPr>
      <w:r w:rsidRPr="00D8301B">
        <w:rPr>
          <w:u w:val="single"/>
        </w:rPr>
        <w:t>Procedure for gNB1-initiated modification of RB config which may lead to gNB2-modification of CellGroupConfig (if supported)</w:t>
      </w:r>
    </w:p>
    <w:p w14:paraId="7065CDB5" w14:textId="77777777" w:rsidR="00D8301B" w:rsidRDefault="00D8301B" w:rsidP="00D8301B">
      <w:pPr>
        <w:rPr>
          <w:b/>
          <w:bCs/>
        </w:rPr>
      </w:pPr>
      <w:r>
        <w:rPr>
          <w:b/>
          <w:bCs/>
        </w:rPr>
        <w:t>Proposal 13: The serving gNB may send updated DRB info to the candidate gNB, based on which the candidate gNB may return updated candidate CellGroupConfig.</w:t>
      </w:r>
    </w:p>
    <w:p w14:paraId="0C918448" w14:textId="338EB134" w:rsidR="00D8301B" w:rsidRPr="00D8301B" w:rsidRDefault="00D8301B" w:rsidP="00D8301B">
      <w:pPr>
        <w:spacing w:after="120"/>
        <w:rPr>
          <w:u w:val="single"/>
        </w:rPr>
      </w:pPr>
      <w:r w:rsidRPr="00D8301B">
        <w:rPr>
          <w:u w:val="single"/>
        </w:rPr>
        <w:t>Procedure for gNB2-initiated modification of CellGroupConfig (if supported)</w:t>
      </w:r>
    </w:p>
    <w:p w14:paraId="458C6472" w14:textId="77777777" w:rsidR="00D8301B" w:rsidRDefault="00D8301B" w:rsidP="00D8301B">
      <w:pPr>
        <w:rPr>
          <w:b/>
          <w:bCs/>
        </w:rPr>
      </w:pPr>
      <w:r>
        <w:rPr>
          <w:b/>
          <w:bCs/>
        </w:rPr>
        <w:t>Proposal 14: Support candidate-gNB-initiated modification of the candidate CellGroupConfig:</w:t>
      </w:r>
    </w:p>
    <w:p w14:paraId="35F63C49" w14:textId="77777777" w:rsidR="00D8301B" w:rsidRDefault="00D8301B" w:rsidP="00D8301B">
      <w:pPr>
        <w:pStyle w:val="ListParagraph"/>
        <w:numPr>
          <w:ilvl w:val="0"/>
          <w:numId w:val="27"/>
        </w:numPr>
        <w:rPr>
          <w:b/>
          <w:bCs/>
        </w:rPr>
      </w:pPr>
      <w:r>
        <w:rPr>
          <w:b/>
          <w:bCs/>
        </w:rPr>
        <w:t>The candidate gNB-DU sends the updated candidate CellGroupConfig to its controlling gNB-CU</w:t>
      </w:r>
    </w:p>
    <w:p w14:paraId="42739250" w14:textId="77777777" w:rsidR="00D8301B" w:rsidRDefault="00D8301B" w:rsidP="00D8301B">
      <w:pPr>
        <w:pStyle w:val="ListParagraph"/>
        <w:numPr>
          <w:ilvl w:val="0"/>
          <w:numId w:val="27"/>
        </w:numPr>
        <w:rPr>
          <w:b/>
          <w:bCs/>
        </w:rPr>
      </w:pPr>
      <w:r>
        <w:rPr>
          <w:b/>
          <w:bCs/>
        </w:rPr>
        <w:t>The controlling gNB-CU sends the updated candidate CellGroupConfig to the anchor gNB-CU</w:t>
      </w:r>
    </w:p>
    <w:p w14:paraId="66C0E013" w14:textId="77777777" w:rsidR="00D8301B" w:rsidRPr="00554391" w:rsidRDefault="00D8301B" w:rsidP="00D8301B">
      <w:pPr>
        <w:pStyle w:val="ListParagraph"/>
        <w:numPr>
          <w:ilvl w:val="0"/>
          <w:numId w:val="27"/>
        </w:numPr>
        <w:rPr>
          <w:b/>
          <w:bCs/>
        </w:rPr>
      </w:pPr>
      <w:r>
        <w:rPr>
          <w:b/>
          <w:bCs/>
        </w:rPr>
        <w:t>The anchor-gNB-CU reconfigures the UE with the updated candidate CellGroupConfig and confirms the change to the controlling gNB-CU.</w:t>
      </w:r>
    </w:p>
    <w:p w14:paraId="10613104" w14:textId="6B764700" w:rsidR="00D8301B" w:rsidRPr="00D8301B" w:rsidRDefault="00D8301B" w:rsidP="00D8301B">
      <w:pPr>
        <w:spacing w:after="120"/>
        <w:rPr>
          <w:u w:val="single"/>
        </w:rPr>
      </w:pPr>
      <w:r w:rsidRPr="00D8301B">
        <w:rPr>
          <w:u w:val="single"/>
        </w:rPr>
        <w:t>Procedure for ULI:</w:t>
      </w:r>
    </w:p>
    <w:p w14:paraId="7BA22072" w14:textId="77777777" w:rsidR="00D8301B" w:rsidRPr="00AA4599" w:rsidRDefault="00D8301B" w:rsidP="00D8301B">
      <w:pPr>
        <w:rPr>
          <w:b/>
          <w:bCs/>
        </w:rPr>
      </w:pPr>
      <w:r>
        <w:rPr>
          <w:b/>
          <w:bCs/>
        </w:rPr>
        <w:t>Proposal 15: The anchor-CU may send user location information report to the CN based on served cell information exchange with the candidate gNB during Xn setup.</w:t>
      </w:r>
    </w:p>
    <w:p w14:paraId="15C3A5E2" w14:textId="570EBD05" w:rsidR="00D8301B" w:rsidRPr="00D8301B" w:rsidRDefault="00D8301B" w:rsidP="00D8301B">
      <w:pPr>
        <w:spacing w:after="120"/>
        <w:rPr>
          <w:u w:val="single"/>
        </w:rPr>
      </w:pPr>
      <w:r w:rsidRPr="00D8301B">
        <w:rPr>
          <w:u w:val="single"/>
        </w:rPr>
        <w:t>Procedure for transport of RRC messages:</w:t>
      </w:r>
    </w:p>
    <w:p w14:paraId="0DBF9B4F" w14:textId="77777777" w:rsidR="00D8301B" w:rsidRPr="00BC04BD" w:rsidRDefault="00D8301B" w:rsidP="00D8301B">
      <w:pPr>
        <w:rPr>
          <w:b/>
          <w:bCs/>
        </w:rPr>
      </w:pPr>
      <w:r>
        <w:rPr>
          <w:b/>
          <w:bCs/>
        </w:rPr>
        <w:t>Proposal 16: Xn/F1 RRC transfer procedures can be reused for the transport of RRC messages between the UE and the anchor gNB-CU.</w:t>
      </w:r>
    </w:p>
    <w:p w14:paraId="0AB5CEC3" w14:textId="718D5BFC" w:rsidR="00D8301B" w:rsidRPr="00D8301B" w:rsidRDefault="00D8301B" w:rsidP="00D8301B">
      <w:pPr>
        <w:spacing w:after="120"/>
        <w:rPr>
          <w:u w:val="single"/>
        </w:rPr>
      </w:pPr>
      <w:r w:rsidRPr="00D8301B">
        <w:rPr>
          <w:u w:val="single"/>
        </w:rPr>
        <w:t>Procedure for transport of UP traffic:</w:t>
      </w:r>
    </w:p>
    <w:p w14:paraId="7BC9D6FE" w14:textId="77777777" w:rsidR="00D8301B" w:rsidRPr="006457A5" w:rsidRDefault="00D8301B" w:rsidP="00D8301B">
      <w:pPr>
        <w:rPr>
          <w:b/>
          <w:bCs/>
        </w:rPr>
      </w:pPr>
      <w:r>
        <w:rPr>
          <w:b/>
          <w:bCs/>
        </w:rPr>
        <w:t xml:space="preserve">Proposal 17: The UE and the anchor gNB-CU may exchange PDCP PDUs based on exchange of RLC SDUs between the UE and the candidate gNB-DU. </w:t>
      </w:r>
    </w:p>
    <w:p w14:paraId="0949CB68" w14:textId="2DF0653E" w:rsidR="00D8301B" w:rsidRPr="00D8301B" w:rsidRDefault="00D8301B" w:rsidP="00D8301B">
      <w:pPr>
        <w:spacing w:after="120"/>
        <w:rPr>
          <w:u w:val="single"/>
        </w:rPr>
      </w:pPr>
      <w:r w:rsidRPr="00D8301B">
        <w:rPr>
          <w:u w:val="single"/>
        </w:rPr>
        <w:t>Procedure for anchor switch with no cell change:</w:t>
      </w:r>
    </w:p>
    <w:p w14:paraId="6F0D1571" w14:textId="77777777" w:rsidR="00D8301B" w:rsidRDefault="00D8301B" w:rsidP="00D8301B">
      <w:pPr>
        <w:rPr>
          <w:b/>
          <w:bCs/>
        </w:rPr>
      </w:pPr>
      <w:r>
        <w:rPr>
          <w:b/>
          <w:bCs/>
        </w:rPr>
        <w:t>Proposal 18a: Reuse the Rel-15 RRC Reconfiguration procedure for security update without cell change to support switch of anchor-CUs without serving cell change.</w:t>
      </w:r>
    </w:p>
    <w:p w14:paraId="63FC86E3" w14:textId="77777777" w:rsidR="00D8301B" w:rsidRDefault="00D8301B" w:rsidP="00D8301B">
      <w:pPr>
        <w:rPr>
          <w:b/>
          <w:bCs/>
        </w:rPr>
      </w:pPr>
      <w:r>
        <w:rPr>
          <w:b/>
          <w:bCs/>
        </w:rPr>
        <w:t>Proposal 18b Support UE context transfer procedure between the source anchor CU and target anchor CU to support CU anchor switch with no cell switch.</w:t>
      </w:r>
    </w:p>
    <w:p w14:paraId="69CF8F99" w14:textId="6A896282" w:rsidR="00D8301B" w:rsidRPr="00D8301B" w:rsidRDefault="00D8301B" w:rsidP="00D8301B">
      <w:pPr>
        <w:spacing w:after="120"/>
        <w:rPr>
          <w:u w:val="single"/>
        </w:rPr>
      </w:pPr>
      <w:r w:rsidRPr="00D8301B">
        <w:rPr>
          <w:u w:val="single"/>
        </w:rPr>
        <w:t>Summary</w:t>
      </w:r>
    </w:p>
    <w:p w14:paraId="6486534C" w14:textId="7257C885" w:rsidR="00B649A3" w:rsidRPr="000D2672" w:rsidRDefault="00D8301B" w:rsidP="000D2672">
      <w:pPr>
        <w:rPr>
          <w:b/>
          <w:bCs/>
        </w:rPr>
      </w:pPr>
      <w:r>
        <w:rPr>
          <w:b/>
          <w:bCs/>
        </w:rPr>
        <w:t xml:space="preserve">Observation 10: Spec </w:t>
      </w:r>
      <w:r w:rsidRPr="00FC147E">
        <w:rPr>
          <w:b/>
          <w:bCs/>
        </w:rPr>
        <w:t>effort to support inter-gNB LTM with decoupling of cell/CU anchor change is minimal.</w:t>
      </w:r>
    </w:p>
    <w:p w14:paraId="20D2A10E" w14:textId="70D901A7" w:rsidR="00B649A3" w:rsidRPr="00434ABE" w:rsidRDefault="00CD4C7B" w:rsidP="00434ABE">
      <w:pPr>
        <w:pStyle w:val="Heading1"/>
      </w:pPr>
      <w:r w:rsidRPr="00320A6B">
        <w:t>References</w:t>
      </w:r>
    </w:p>
    <w:sectPr w:rsidR="00B649A3" w:rsidRPr="00434A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D978F" w14:textId="77777777" w:rsidR="00823D91" w:rsidRDefault="00823D91">
      <w:r>
        <w:separator/>
      </w:r>
    </w:p>
  </w:endnote>
  <w:endnote w:type="continuationSeparator" w:id="0">
    <w:p w14:paraId="050D6496" w14:textId="77777777" w:rsidR="00823D91" w:rsidRDefault="00823D91">
      <w:r>
        <w:continuationSeparator/>
      </w:r>
    </w:p>
  </w:endnote>
  <w:endnote w:type="continuationNotice" w:id="1">
    <w:p w14:paraId="27326AEE" w14:textId="77777777" w:rsidR="00823D91" w:rsidRDefault="00823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8FDEA" w14:textId="77777777" w:rsidR="00823D91" w:rsidRDefault="00823D91">
      <w:r>
        <w:separator/>
      </w:r>
    </w:p>
  </w:footnote>
  <w:footnote w:type="continuationSeparator" w:id="0">
    <w:p w14:paraId="2919C680" w14:textId="77777777" w:rsidR="00823D91" w:rsidRDefault="00823D91">
      <w:r>
        <w:continuationSeparator/>
      </w:r>
    </w:p>
  </w:footnote>
  <w:footnote w:type="continuationNotice" w:id="1">
    <w:p w14:paraId="3D939690" w14:textId="77777777" w:rsidR="00823D91" w:rsidRDefault="00823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0EB4330"/>
    <w:multiLevelType w:val="hybridMultilevel"/>
    <w:tmpl w:val="812E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FB0A31"/>
    <w:multiLevelType w:val="hybridMultilevel"/>
    <w:tmpl w:val="8F9E19B2"/>
    <w:lvl w:ilvl="0" w:tplc="7AA44A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3"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11"/>
  </w:num>
  <w:num w:numId="2" w16cid:durableId="337000327">
    <w:abstractNumId w:val="22"/>
  </w:num>
  <w:num w:numId="3" w16cid:durableId="297147906">
    <w:abstractNumId w:val="18"/>
  </w:num>
  <w:num w:numId="4" w16cid:durableId="1567648578">
    <w:abstractNumId w:val="1"/>
  </w:num>
  <w:num w:numId="5" w16cid:durableId="765881323">
    <w:abstractNumId w:val="13"/>
  </w:num>
  <w:num w:numId="6" w16cid:durableId="579565847">
    <w:abstractNumId w:val="21"/>
  </w:num>
  <w:num w:numId="7" w16cid:durableId="102724696">
    <w:abstractNumId w:val="12"/>
  </w:num>
  <w:num w:numId="8" w16cid:durableId="1324773345">
    <w:abstractNumId w:val="4"/>
  </w:num>
  <w:num w:numId="9" w16cid:durableId="17775443">
    <w:abstractNumId w:val="19"/>
  </w:num>
  <w:num w:numId="10" w16cid:durableId="1065686306">
    <w:abstractNumId w:val="9"/>
  </w:num>
  <w:num w:numId="11" w16cid:durableId="237445605">
    <w:abstractNumId w:val="2"/>
  </w:num>
  <w:num w:numId="12" w16cid:durableId="888609260">
    <w:abstractNumId w:val="10"/>
  </w:num>
  <w:num w:numId="13" w16cid:durableId="23096107">
    <w:abstractNumId w:val="6"/>
  </w:num>
  <w:num w:numId="14" w16cid:durableId="586036177">
    <w:abstractNumId w:val="7"/>
  </w:num>
  <w:num w:numId="15" w16cid:durableId="1486580318">
    <w:abstractNumId w:val="5"/>
  </w:num>
  <w:num w:numId="16" w16cid:durableId="694648216">
    <w:abstractNumId w:val="24"/>
  </w:num>
  <w:num w:numId="17" w16cid:durableId="459416833">
    <w:abstractNumId w:val="20"/>
  </w:num>
  <w:num w:numId="18" w16cid:durableId="156849390">
    <w:abstractNumId w:val="0"/>
  </w:num>
  <w:num w:numId="19" w16cid:durableId="306011597">
    <w:abstractNumId w:val="17"/>
  </w:num>
  <w:num w:numId="20" w16cid:durableId="1229222358">
    <w:abstractNumId w:val="14"/>
  </w:num>
  <w:num w:numId="21" w16cid:durableId="1295676374">
    <w:abstractNumId w:val="25"/>
  </w:num>
  <w:num w:numId="22" w16cid:durableId="1374503124">
    <w:abstractNumId w:val="26"/>
  </w:num>
  <w:num w:numId="23" w16cid:durableId="1703551359">
    <w:abstractNumId w:val="8"/>
  </w:num>
  <w:num w:numId="24" w16cid:durableId="338431648">
    <w:abstractNumId w:val="15"/>
  </w:num>
  <w:num w:numId="25" w16cid:durableId="756944122">
    <w:abstractNumId w:val="3"/>
  </w:num>
  <w:num w:numId="26" w16cid:durableId="1056512049">
    <w:abstractNumId w:val="23"/>
  </w:num>
  <w:num w:numId="27" w16cid:durableId="207732088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3C23"/>
    <w:rsid w:val="00014067"/>
    <w:rsid w:val="000143F9"/>
    <w:rsid w:val="000147A7"/>
    <w:rsid w:val="000152D3"/>
    <w:rsid w:val="000155B7"/>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FAA"/>
    <w:rsid w:val="00025CE4"/>
    <w:rsid w:val="0002693E"/>
    <w:rsid w:val="00026FC4"/>
    <w:rsid w:val="000276A3"/>
    <w:rsid w:val="000305FF"/>
    <w:rsid w:val="00030761"/>
    <w:rsid w:val="00030D3B"/>
    <w:rsid w:val="00030DC5"/>
    <w:rsid w:val="00030F55"/>
    <w:rsid w:val="0003101C"/>
    <w:rsid w:val="00032EA4"/>
    <w:rsid w:val="00032EED"/>
    <w:rsid w:val="0003329D"/>
    <w:rsid w:val="00033397"/>
    <w:rsid w:val="000338DD"/>
    <w:rsid w:val="000342FC"/>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0C6E"/>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6A35"/>
    <w:rsid w:val="00046AE0"/>
    <w:rsid w:val="0004707F"/>
    <w:rsid w:val="00047ED0"/>
    <w:rsid w:val="00050B17"/>
    <w:rsid w:val="00050B75"/>
    <w:rsid w:val="0005117E"/>
    <w:rsid w:val="000516D8"/>
    <w:rsid w:val="00051CD5"/>
    <w:rsid w:val="00051F1E"/>
    <w:rsid w:val="0005270E"/>
    <w:rsid w:val="00052AFF"/>
    <w:rsid w:val="00052D2E"/>
    <w:rsid w:val="0005301B"/>
    <w:rsid w:val="00054320"/>
    <w:rsid w:val="000559A2"/>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A8B"/>
    <w:rsid w:val="00065659"/>
    <w:rsid w:val="00065C73"/>
    <w:rsid w:val="00065D6B"/>
    <w:rsid w:val="00065DE8"/>
    <w:rsid w:val="00065E93"/>
    <w:rsid w:val="00065EA8"/>
    <w:rsid w:val="00066096"/>
    <w:rsid w:val="00066114"/>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12F8"/>
    <w:rsid w:val="000821B9"/>
    <w:rsid w:val="00082723"/>
    <w:rsid w:val="00082872"/>
    <w:rsid w:val="00083E15"/>
    <w:rsid w:val="0008429B"/>
    <w:rsid w:val="00084591"/>
    <w:rsid w:val="00084D63"/>
    <w:rsid w:val="00085173"/>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F9B"/>
    <w:rsid w:val="000A5628"/>
    <w:rsid w:val="000A59FD"/>
    <w:rsid w:val="000A5AD5"/>
    <w:rsid w:val="000A5FB3"/>
    <w:rsid w:val="000A610B"/>
    <w:rsid w:val="000A639F"/>
    <w:rsid w:val="000B0052"/>
    <w:rsid w:val="000B0C46"/>
    <w:rsid w:val="000B0D71"/>
    <w:rsid w:val="000B1613"/>
    <w:rsid w:val="000B1637"/>
    <w:rsid w:val="000B19C3"/>
    <w:rsid w:val="000B19D0"/>
    <w:rsid w:val="000B19D1"/>
    <w:rsid w:val="000B1B2F"/>
    <w:rsid w:val="000B1FAB"/>
    <w:rsid w:val="000B267F"/>
    <w:rsid w:val="000B277C"/>
    <w:rsid w:val="000B2CBF"/>
    <w:rsid w:val="000B3DB5"/>
    <w:rsid w:val="000B3E03"/>
    <w:rsid w:val="000B4145"/>
    <w:rsid w:val="000B4310"/>
    <w:rsid w:val="000B43E9"/>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4DE"/>
    <w:rsid w:val="000C7102"/>
    <w:rsid w:val="000C718E"/>
    <w:rsid w:val="000C74B9"/>
    <w:rsid w:val="000C7573"/>
    <w:rsid w:val="000C77C8"/>
    <w:rsid w:val="000C7894"/>
    <w:rsid w:val="000D023A"/>
    <w:rsid w:val="000D03ED"/>
    <w:rsid w:val="000D057D"/>
    <w:rsid w:val="000D0B0C"/>
    <w:rsid w:val="000D137A"/>
    <w:rsid w:val="000D1FF6"/>
    <w:rsid w:val="000D2672"/>
    <w:rsid w:val="000D2711"/>
    <w:rsid w:val="000D2E87"/>
    <w:rsid w:val="000D30A2"/>
    <w:rsid w:val="000D39A2"/>
    <w:rsid w:val="000D3C9D"/>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5314"/>
    <w:rsid w:val="000F5547"/>
    <w:rsid w:val="000F5CC9"/>
    <w:rsid w:val="000F5DDE"/>
    <w:rsid w:val="000F64BF"/>
    <w:rsid w:val="000F67A1"/>
    <w:rsid w:val="000F6E63"/>
    <w:rsid w:val="000F796E"/>
    <w:rsid w:val="000F7B20"/>
    <w:rsid w:val="0010099D"/>
    <w:rsid w:val="00100ACD"/>
    <w:rsid w:val="00101232"/>
    <w:rsid w:val="00101482"/>
    <w:rsid w:val="00101B0E"/>
    <w:rsid w:val="00101BA1"/>
    <w:rsid w:val="00101CAE"/>
    <w:rsid w:val="00101DEC"/>
    <w:rsid w:val="00102DAD"/>
    <w:rsid w:val="001030C2"/>
    <w:rsid w:val="001032E8"/>
    <w:rsid w:val="00103C97"/>
    <w:rsid w:val="00104704"/>
    <w:rsid w:val="0010588F"/>
    <w:rsid w:val="0010620D"/>
    <w:rsid w:val="00106455"/>
    <w:rsid w:val="00106C74"/>
    <w:rsid w:val="00106EFF"/>
    <w:rsid w:val="00106FBE"/>
    <w:rsid w:val="001071AE"/>
    <w:rsid w:val="00107C2F"/>
    <w:rsid w:val="00107EE0"/>
    <w:rsid w:val="00110512"/>
    <w:rsid w:val="001117BD"/>
    <w:rsid w:val="00111B4D"/>
    <w:rsid w:val="0011222A"/>
    <w:rsid w:val="00112267"/>
    <w:rsid w:val="00113379"/>
    <w:rsid w:val="0011492A"/>
    <w:rsid w:val="001158B5"/>
    <w:rsid w:val="00116DE8"/>
    <w:rsid w:val="001170EE"/>
    <w:rsid w:val="00120844"/>
    <w:rsid w:val="00120C3C"/>
    <w:rsid w:val="00120C85"/>
    <w:rsid w:val="00120E78"/>
    <w:rsid w:val="00120F3E"/>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3E1"/>
    <w:rsid w:val="00124B3D"/>
    <w:rsid w:val="00124B97"/>
    <w:rsid w:val="00126209"/>
    <w:rsid w:val="00126D29"/>
    <w:rsid w:val="001271C1"/>
    <w:rsid w:val="001272A3"/>
    <w:rsid w:val="00130949"/>
    <w:rsid w:val="00130A5A"/>
    <w:rsid w:val="00131495"/>
    <w:rsid w:val="001316EB"/>
    <w:rsid w:val="00132323"/>
    <w:rsid w:val="0013234A"/>
    <w:rsid w:val="001323D8"/>
    <w:rsid w:val="00132506"/>
    <w:rsid w:val="0013276A"/>
    <w:rsid w:val="00132A97"/>
    <w:rsid w:val="00132E1E"/>
    <w:rsid w:val="00133674"/>
    <w:rsid w:val="001338AC"/>
    <w:rsid w:val="00133B16"/>
    <w:rsid w:val="00134105"/>
    <w:rsid w:val="0013487C"/>
    <w:rsid w:val="00134AB1"/>
    <w:rsid w:val="001350D7"/>
    <w:rsid w:val="00135C51"/>
    <w:rsid w:val="00135EC2"/>
    <w:rsid w:val="00136055"/>
    <w:rsid w:val="0013751B"/>
    <w:rsid w:val="00137741"/>
    <w:rsid w:val="001379D0"/>
    <w:rsid w:val="00137B44"/>
    <w:rsid w:val="00140907"/>
    <w:rsid w:val="00140C86"/>
    <w:rsid w:val="00140F74"/>
    <w:rsid w:val="0014111B"/>
    <w:rsid w:val="00141AA9"/>
    <w:rsid w:val="0014357A"/>
    <w:rsid w:val="0014488C"/>
    <w:rsid w:val="00144A38"/>
    <w:rsid w:val="00144C7C"/>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4109"/>
    <w:rsid w:val="001644B8"/>
    <w:rsid w:val="001645DF"/>
    <w:rsid w:val="00164EDE"/>
    <w:rsid w:val="00165EF0"/>
    <w:rsid w:val="001662B4"/>
    <w:rsid w:val="0016717F"/>
    <w:rsid w:val="00167246"/>
    <w:rsid w:val="001675FE"/>
    <w:rsid w:val="00167A87"/>
    <w:rsid w:val="00170876"/>
    <w:rsid w:val="001714D6"/>
    <w:rsid w:val="00171800"/>
    <w:rsid w:val="00171E1A"/>
    <w:rsid w:val="00172208"/>
    <w:rsid w:val="001725F6"/>
    <w:rsid w:val="00172665"/>
    <w:rsid w:val="0017283B"/>
    <w:rsid w:val="00174173"/>
    <w:rsid w:val="001741A0"/>
    <w:rsid w:val="001745D0"/>
    <w:rsid w:val="001752F1"/>
    <w:rsid w:val="0017610B"/>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5883"/>
    <w:rsid w:val="00185FE1"/>
    <w:rsid w:val="00186DE6"/>
    <w:rsid w:val="00187CDA"/>
    <w:rsid w:val="00190142"/>
    <w:rsid w:val="0019028B"/>
    <w:rsid w:val="0019079C"/>
    <w:rsid w:val="00190C58"/>
    <w:rsid w:val="001916FC"/>
    <w:rsid w:val="0019176E"/>
    <w:rsid w:val="00191DD5"/>
    <w:rsid w:val="0019236F"/>
    <w:rsid w:val="00192549"/>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F8"/>
    <w:rsid w:val="001972B1"/>
    <w:rsid w:val="0019788E"/>
    <w:rsid w:val="001A0D09"/>
    <w:rsid w:val="001A161B"/>
    <w:rsid w:val="001A16DE"/>
    <w:rsid w:val="001A2460"/>
    <w:rsid w:val="001A2B4C"/>
    <w:rsid w:val="001A2CD1"/>
    <w:rsid w:val="001A3098"/>
    <w:rsid w:val="001A3142"/>
    <w:rsid w:val="001A320D"/>
    <w:rsid w:val="001A3368"/>
    <w:rsid w:val="001A33F0"/>
    <w:rsid w:val="001A5095"/>
    <w:rsid w:val="001A552F"/>
    <w:rsid w:val="001A583E"/>
    <w:rsid w:val="001A5B5B"/>
    <w:rsid w:val="001A5D96"/>
    <w:rsid w:val="001A5E58"/>
    <w:rsid w:val="001A5F5B"/>
    <w:rsid w:val="001A68CD"/>
    <w:rsid w:val="001A6D8E"/>
    <w:rsid w:val="001A70E9"/>
    <w:rsid w:val="001A7342"/>
    <w:rsid w:val="001A7C5A"/>
    <w:rsid w:val="001B059A"/>
    <w:rsid w:val="001B1293"/>
    <w:rsid w:val="001B1863"/>
    <w:rsid w:val="001B23BA"/>
    <w:rsid w:val="001B2D29"/>
    <w:rsid w:val="001B3250"/>
    <w:rsid w:val="001B39BC"/>
    <w:rsid w:val="001B3DF2"/>
    <w:rsid w:val="001B4091"/>
    <w:rsid w:val="001B49C9"/>
    <w:rsid w:val="001B560A"/>
    <w:rsid w:val="001B5A2E"/>
    <w:rsid w:val="001B5ACE"/>
    <w:rsid w:val="001B5B58"/>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28B2"/>
    <w:rsid w:val="001C2B2E"/>
    <w:rsid w:val="001C2E7A"/>
    <w:rsid w:val="001C595C"/>
    <w:rsid w:val="001C6634"/>
    <w:rsid w:val="001C6E7C"/>
    <w:rsid w:val="001C7590"/>
    <w:rsid w:val="001C78BB"/>
    <w:rsid w:val="001C7C88"/>
    <w:rsid w:val="001D0BA4"/>
    <w:rsid w:val="001D0EF4"/>
    <w:rsid w:val="001D0F3E"/>
    <w:rsid w:val="001D1418"/>
    <w:rsid w:val="001D14B1"/>
    <w:rsid w:val="001D15C1"/>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694"/>
    <w:rsid w:val="001E0E63"/>
    <w:rsid w:val="001E1C56"/>
    <w:rsid w:val="001E284D"/>
    <w:rsid w:val="001E2B6C"/>
    <w:rsid w:val="001E2EEA"/>
    <w:rsid w:val="001E53A0"/>
    <w:rsid w:val="001E5436"/>
    <w:rsid w:val="001E5583"/>
    <w:rsid w:val="001E58D7"/>
    <w:rsid w:val="001E5C04"/>
    <w:rsid w:val="001E5D1D"/>
    <w:rsid w:val="001E5D94"/>
    <w:rsid w:val="001E602B"/>
    <w:rsid w:val="001E6059"/>
    <w:rsid w:val="001E64FC"/>
    <w:rsid w:val="001E667A"/>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2CF"/>
    <w:rsid w:val="00211542"/>
    <w:rsid w:val="00211EF6"/>
    <w:rsid w:val="00211F4D"/>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1497"/>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A8"/>
    <w:rsid w:val="00231757"/>
    <w:rsid w:val="00233196"/>
    <w:rsid w:val="0023335F"/>
    <w:rsid w:val="00233904"/>
    <w:rsid w:val="00233A4C"/>
    <w:rsid w:val="00233C17"/>
    <w:rsid w:val="00233CCF"/>
    <w:rsid w:val="0023417C"/>
    <w:rsid w:val="00234C4B"/>
    <w:rsid w:val="00234D51"/>
    <w:rsid w:val="00235144"/>
    <w:rsid w:val="00235C8E"/>
    <w:rsid w:val="00235E96"/>
    <w:rsid w:val="0023614D"/>
    <w:rsid w:val="00236375"/>
    <w:rsid w:val="002364A5"/>
    <w:rsid w:val="00236713"/>
    <w:rsid w:val="00236CE0"/>
    <w:rsid w:val="0024073E"/>
    <w:rsid w:val="00240B25"/>
    <w:rsid w:val="00241B9A"/>
    <w:rsid w:val="00242BC2"/>
    <w:rsid w:val="00242D19"/>
    <w:rsid w:val="00243757"/>
    <w:rsid w:val="00243BAC"/>
    <w:rsid w:val="0024485F"/>
    <w:rsid w:val="00244AC1"/>
    <w:rsid w:val="0024521D"/>
    <w:rsid w:val="002457B3"/>
    <w:rsid w:val="00245B7D"/>
    <w:rsid w:val="00247D9E"/>
    <w:rsid w:val="00247FC8"/>
    <w:rsid w:val="00250812"/>
    <w:rsid w:val="002508E5"/>
    <w:rsid w:val="00250B04"/>
    <w:rsid w:val="0025120F"/>
    <w:rsid w:val="0025139B"/>
    <w:rsid w:val="002514E4"/>
    <w:rsid w:val="00252958"/>
    <w:rsid w:val="002537A7"/>
    <w:rsid w:val="0025406F"/>
    <w:rsid w:val="00254484"/>
    <w:rsid w:val="00254DB8"/>
    <w:rsid w:val="002553B3"/>
    <w:rsid w:val="0025560D"/>
    <w:rsid w:val="00255A75"/>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51A8"/>
    <w:rsid w:val="0026614D"/>
    <w:rsid w:val="002702EF"/>
    <w:rsid w:val="0027053F"/>
    <w:rsid w:val="002705D2"/>
    <w:rsid w:val="00270ED2"/>
    <w:rsid w:val="00270F19"/>
    <w:rsid w:val="00271935"/>
    <w:rsid w:val="002719F7"/>
    <w:rsid w:val="00271B79"/>
    <w:rsid w:val="00271E30"/>
    <w:rsid w:val="00271E96"/>
    <w:rsid w:val="0027236B"/>
    <w:rsid w:val="00272C79"/>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25D7"/>
    <w:rsid w:val="002828C0"/>
    <w:rsid w:val="00282E36"/>
    <w:rsid w:val="0028311E"/>
    <w:rsid w:val="00283377"/>
    <w:rsid w:val="002844D9"/>
    <w:rsid w:val="00284D00"/>
    <w:rsid w:val="002852B2"/>
    <w:rsid w:val="002855BF"/>
    <w:rsid w:val="00290479"/>
    <w:rsid w:val="00290663"/>
    <w:rsid w:val="0029098A"/>
    <w:rsid w:val="00290FC1"/>
    <w:rsid w:val="00291327"/>
    <w:rsid w:val="002915E1"/>
    <w:rsid w:val="0029188E"/>
    <w:rsid w:val="002927F2"/>
    <w:rsid w:val="00292B32"/>
    <w:rsid w:val="00293031"/>
    <w:rsid w:val="0029351C"/>
    <w:rsid w:val="00294708"/>
    <w:rsid w:val="00294D7C"/>
    <w:rsid w:val="00294DC0"/>
    <w:rsid w:val="002956AA"/>
    <w:rsid w:val="0029570F"/>
    <w:rsid w:val="00295BD8"/>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463F"/>
    <w:rsid w:val="002A4AD1"/>
    <w:rsid w:val="002A52EB"/>
    <w:rsid w:val="002A580C"/>
    <w:rsid w:val="002A5AE1"/>
    <w:rsid w:val="002A62A8"/>
    <w:rsid w:val="002A64CB"/>
    <w:rsid w:val="002A717B"/>
    <w:rsid w:val="002A798F"/>
    <w:rsid w:val="002A79C0"/>
    <w:rsid w:val="002B017B"/>
    <w:rsid w:val="002B0EC2"/>
    <w:rsid w:val="002B17AD"/>
    <w:rsid w:val="002B2BE3"/>
    <w:rsid w:val="002B2FC5"/>
    <w:rsid w:val="002B3A68"/>
    <w:rsid w:val="002B3E0B"/>
    <w:rsid w:val="002B3E0F"/>
    <w:rsid w:val="002B42EC"/>
    <w:rsid w:val="002B4A31"/>
    <w:rsid w:val="002B4AC3"/>
    <w:rsid w:val="002B4BA8"/>
    <w:rsid w:val="002B5B4A"/>
    <w:rsid w:val="002B69DE"/>
    <w:rsid w:val="002B7133"/>
    <w:rsid w:val="002C037E"/>
    <w:rsid w:val="002C07D8"/>
    <w:rsid w:val="002C102C"/>
    <w:rsid w:val="002C1749"/>
    <w:rsid w:val="002C1B95"/>
    <w:rsid w:val="002C1FF6"/>
    <w:rsid w:val="002C20DD"/>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340"/>
    <w:rsid w:val="002D4E22"/>
    <w:rsid w:val="002D50EB"/>
    <w:rsid w:val="002D62E4"/>
    <w:rsid w:val="002D65AA"/>
    <w:rsid w:val="002D6687"/>
    <w:rsid w:val="002D67CE"/>
    <w:rsid w:val="002D6857"/>
    <w:rsid w:val="002D775E"/>
    <w:rsid w:val="002E13C5"/>
    <w:rsid w:val="002E17A8"/>
    <w:rsid w:val="002E18BB"/>
    <w:rsid w:val="002E1AB4"/>
    <w:rsid w:val="002E1D57"/>
    <w:rsid w:val="002E1E21"/>
    <w:rsid w:val="002E2CD5"/>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39BB"/>
    <w:rsid w:val="002F3C58"/>
    <w:rsid w:val="002F4086"/>
    <w:rsid w:val="002F55AC"/>
    <w:rsid w:val="002F61D6"/>
    <w:rsid w:val="002F6918"/>
    <w:rsid w:val="002F73E8"/>
    <w:rsid w:val="0030002C"/>
    <w:rsid w:val="003007BF"/>
    <w:rsid w:val="00300821"/>
    <w:rsid w:val="00301CC5"/>
    <w:rsid w:val="00301D12"/>
    <w:rsid w:val="0030249C"/>
    <w:rsid w:val="003025AD"/>
    <w:rsid w:val="003026DD"/>
    <w:rsid w:val="00302AFC"/>
    <w:rsid w:val="003037DE"/>
    <w:rsid w:val="00303A17"/>
    <w:rsid w:val="00303EE5"/>
    <w:rsid w:val="00304765"/>
    <w:rsid w:val="00305868"/>
    <w:rsid w:val="00305A52"/>
    <w:rsid w:val="00305E51"/>
    <w:rsid w:val="00305ECA"/>
    <w:rsid w:val="00306271"/>
    <w:rsid w:val="00307039"/>
    <w:rsid w:val="003078D1"/>
    <w:rsid w:val="003079BA"/>
    <w:rsid w:val="00307DD1"/>
    <w:rsid w:val="00307F53"/>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200A0"/>
    <w:rsid w:val="00320498"/>
    <w:rsid w:val="00320A56"/>
    <w:rsid w:val="00320A6B"/>
    <w:rsid w:val="00320E41"/>
    <w:rsid w:val="00320FB8"/>
    <w:rsid w:val="00321159"/>
    <w:rsid w:val="0032148E"/>
    <w:rsid w:val="00321520"/>
    <w:rsid w:val="003217D4"/>
    <w:rsid w:val="00321E4C"/>
    <w:rsid w:val="003221A8"/>
    <w:rsid w:val="00322B92"/>
    <w:rsid w:val="00322BD0"/>
    <w:rsid w:val="00322D89"/>
    <w:rsid w:val="003237E8"/>
    <w:rsid w:val="003240F3"/>
    <w:rsid w:val="0032434D"/>
    <w:rsid w:val="003246F7"/>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71B"/>
    <w:rsid w:val="00337B1A"/>
    <w:rsid w:val="00337B44"/>
    <w:rsid w:val="00337F29"/>
    <w:rsid w:val="003408F6"/>
    <w:rsid w:val="00340AC4"/>
    <w:rsid w:val="00341408"/>
    <w:rsid w:val="003414FC"/>
    <w:rsid w:val="003417CA"/>
    <w:rsid w:val="00341C3A"/>
    <w:rsid w:val="003424E1"/>
    <w:rsid w:val="00342578"/>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3AC9"/>
    <w:rsid w:val="00353EFF"/>
    <w:rsid w:val="003543AB"/>
    <w:rsid w:val="0035462D"/>
    <w:rsid w:val="00354E1B"/>
    <w:rsid w:val="00355989"/>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29C0"/>
    <w:rsid w:val="00363636"/>
    <w:rsid w:val="00363BCA"/>
    <w:rsid w:val="003647FF"/>
    <w:rsid w:val="00364820"/>
    <w:rsid w:val="00364F8E"/>
    <w:rsid w:val="003650E7"/>
    <w:rsid w:val="00365361"/>
    <w:rsid w:val="00365F68"/>
    <w:rsid w:val="003665E1"/>
    <w:rsid w:val="00366721"/>
    <w:rsid w:val="0036720B"/>
    <w:rsid w:val="0036742E"/>
    <w:rsid w:val="003701B6"/>
    <w:rsid w:val="00370364"/>
    <w:rsid w:val="00370436"/>
    <w:rsid w:val="00370473"/>
    <w:rsid w:val="0037056E"/>
    <w:rsid w:val="00371744"/>
    <w:rsid w:val="00372D36"/>
    <w:rsid w:val="003730FC"/>
    <w:rsid w:val="00373466"/>
    <w:rsid w:val="003734B5"/>
    <w:rsid w:val="00374218"/>
    <w:rsid w:val="003744C9"/>
    <w:rsid w:val="00374B78"/>
    <w:rsid w:val="00374BAF"/>
    <w:rsid w:val="00375217"/>
    <w:rsid w:val="00375247"/>
    <w:rsid w:val="00375615"/>
    <w:rsid w:val="00375970"/>
    <w:rsid w:val="00375A2E"/>
    <w:rsid w:val="00375CCC"/>
    <w:rsid w:val="003764E1"/>
    <w:rsid w:val="00376792"/>
    <w:rsid w:val="00376CEF"/>
    <w:rsid w:val="003773C6"/>
    <w:rsid w:val="0038021B"/>
    <w:rsid w:val="00380A4A"/>
    <w:rsid w:val="00380A53"/>
    <w:rsid w:val="003811DA"/>
    <w:rsid w:val="00381F76"/>
    <w:rsid w:val="00381FB6"/>
    <w:rsid w:val="0038214D"/>
    <w:rsid w:val="00382A17"/>
    <w:rsid w:val="00382AC9"/>
    <w:rsid w:val="00382B15"/>
    <w:rsid w:val="00383752"/>
    <w:rsid w:val="003839E9"/>
    <w:rsid w:val="00383D39"/>
    <w:rsid w:val="0038440F"/>
    <w:rsid w:val="00384448"/>
    <w:rsid w:val="00384E6A"/>
    <w:rsid w:val="00385071"/>
    <w:rsid w:val="0038520B"/>
    <w:rsid w:val="0038558E"/>
    <w:rsid w:val="00385910"/>
    <w:rsid w:val="00385A28"/>
    <w:rsid w:val="003860EA"/>
    <w:rsid w:val="00386326"/>
    <w:rsid w:val="0038664C"/>
    <w:rsid w:val="0038677D"/>
    <w:rsid w:val="00387E54"/>
    <w:rsid w:val="003900E7"/>
    <w:rsid w:val="00390B57"/>
    <w:rsid w:val="0039145F"/>
    <w:rsid w:val="00391DD0"/>
    <w:rsid w:val="003921CE"/>
    <w:rsid w:val="00392F03"/>
    <w:rsid w:val="0039311F"/>
    <w:rsid w:val="00394322"/>
    <w:rsid w:val="00394409"/>
    <w:rsid w:val="00394D47"/>
    <w:rsid w:val="0039514A"/>
    <w:rsid w:val="00395806"/>
    <w:rsid w:val="00395ADA"/>
    <w:rsid w:val="003973B6"/>
    <w:rsid w:val="00397BE9"/>
    <w:rsid w:val="00397D5D"/>
    <w:rsid w:val="00397D9F"/>
    <w:rsid w:val="003A0ED3"/>
    <w:rsid w:val="003A1265"/>
    <w:rsid w:val="003A128A"/>
    <w:rsid w:val="003A16C0"/>
    <w:rsid w:val="003A181B"/>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BE5"/>
    <w:rsid w:val="003A5BEE"/>
    <w:rsid w:val="003A5C13"/>
    <w:rsid w:val="003A71DD"/>
    <w:rsid w:val="003A7CEB"/>
    <w:rsid w:val="003B00FC"/>
    <w:rsid w:val="003B05A1"/>
    <w:rsid w:val="003B0C5F"/>
    <w:rsid w:val="003B0F83"/>
    <w:rsid w:val="003B17A1"/>
    <w:rsid w:val="003B1B8C"/>
    <w:rsid w:val="003B268F"/>
    <w:rsid w:val="003B30F9"/>
    <w:rsid w:val="003B31B0"/>
    <w:rsid w:val="003B372F"/>
    <w:rsid w:val="003B3B2C"/>
    <w:rsid w:val="003B3DFA"/>
    <w:rsid w:val="003B40AD"/>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442"/>
    <w:rsid w:val="003D368C"/>
    <w:rsid w:val="003D3F2A"/>
    <w:rsid w:val="003D3FB5"/>
    <w:rsid w:val="003D41F1"/>
    <w:rsid w:val="003D4662"/>
    <w:rsid w:val="003D561D"/>
    <w:rsid w:val="003D57B5"/>
    <w:rsid w:val="003D5B6A"/>
    <w:rsid w:val="003D6072"/>
    <w:rsid w:val="003D67C4"/>
    <w:rsid w:val="003D7042"/>
    <w:rsid w:val="003D762B"/>
    <w:rsid w:val="003D7E3F"/>
    <w:rsid w:val="003E0643"/>
    <w:rsid w:val="003E0DB3"/>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6C37"/>
    <w:rsid w:val="003E6CEC"/>
    <w:rsid w:val="003E6D72"/>
    <w:rsid w:val="003E70FE"/>
    <w:rsid w:val="003F037E"/>
    <w:rsid w:val="003F18E9"/>
    <w:rsid w:val="003F1AF2"/>
    <w:rsid w:val="003F203D"/>
    <w:rsid w:val="003F28F4"/>
    <w:rsid w:val="003F2AFE"/>
    <w:rsid w:val="003F3151"/>
    <w:rsid w:val="003F32AF"/>
    <w:rsid w:val="003F39B4"/>
    <w:rsid w:val="003F3E81"/>
    <w:rsid w:val="003F43B0"/>
    <w:rsid w:val="003F4A67"/>
    <w:rsid w:val="003F4BC0"/>
    <w:rsid w:val="003F595D"/>
    <w:rsid w:val="003F6749"/>
    <w:rsid w:val="003F767F"/>
    <w:rsid w:val="003F7693"/>
    <w:rsid w:val="003F7977"/>
    <w:rsid w:val="003F799F"/>
    <w:rsid w:val="003F7BB3"/>
    <w:rsid w:val="00400113"/>
    <w:rsid w:val="00400591"/>
    <w:rsid w:val="00400701"/>
    <w:rsid w:val="00400AF9"/>
    <w:rsid w:val="00401520"/>
    <w:rsid w:val="00401855"/>
    <w:rsid w:val="00401A43"/>
    <w:rsid w:val="00402AC2"/>
    <w:rsid w:val="00402FA6"/>
    <w:rsid w:val="004032C7"/>
    <w:rsid w:val="004032E4"/>
    <w:rsid w:val="00403C9A"/>
    <w:rsid w:val="00404328"/>
    <w:rsid w:val="004051F6"/>
    <w:rsid w:val="00405800"/>
    <w:rsid w:val="0040734B"/>
    <w:rsid w:val="00410637"/>
    <w:rsid w:val="004109AF"/>
    <w:rsid w:val="00410DB9"/>
    <w:rsid w:val="004119E9"/>
    <w:rsid w:val="004123E8"/>
    <w:rsid w:val="00412662"/>
    <w:rsid w:val="0041286F"/>
    <w:rsid w:val="0041296E"/>
    <w:rsid w:val="00413649"/>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AAA"/>
    <w:rsid w:val="00425D0C"/>
    <w:rsid w:val="004269D0"/>
    <w:rsid w:val="00426CC8"/>
    <w:rsid w:val="004275A9"/>
    <w:rsid w:val="004307A7"/>
    <w:rsid w:val="00430A74"/>
    <w:rsid w:val="00430D92"/>
    <w:rsid w:val="004310A3"/>
    <w:rsid w:val="004316D5"/>
    <w:rsid w:val="0043189D"/>
    <w:rsid w:val="00431A77"/>
    <w:rsid w:val="0043235D"/>
    <w:rsid w:val="00432844"/>
    <w:rsid w:val="0043311F"/>
    <w:rsid w:val="0043393F"/>
    <w:rsid w:val="00433AE9"/>
    <w:rsid w:val="00434681"/>
    <w:rsid w:val="0043492C"/>
    <w:rsid w:val="00434ABE"/>
    <w:rsid w:val="00434D94"/>
    <w:rsid w:val="00435311"/>
    <w:rsid w:val="004355B3"/>
    <w:rsid w:val="004359B7"/>
    <w:rsid w:val="00437409"/>
    <w:rsid w:val="004378F1"/>
    <w:rsid w:val="00437E0C"/>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3F67"/>
    <w:rsid w:val="004441E0"/>
    <w:rsid w:val="00444E77"/>
    <w:rsid w:val="004452E8"/>
    <w:rsid w:val="004455F8"/>
    <w:rsid w:val="00445A94"/>
    <w:rsid w:val="00446683"/>
    <w:rsid w:val="00446BEB"/>
    <w:rsid w:val="00447102"/>
    <w:rsid w:val="0044766A"/>
    <w:rsid w:val="00447717"/>
    <w:rsid w:val="004477E7"/>
    <w:rsid w:val="00447946"/>
    <w:rsid w:val="004501F0"/>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6872"/>
    <w:rsid w:val="00456B3D"/>
    <w:rsid w:val="00457578"/>
    <w:rsid w:val="00457661"/>
    <w:rsid w:val="00457982"/>
    <w:rsid w:val="00460045"/>
    <w:rsid w:val="004608EA"/>
    <w:rsid w:val="00461F7A"/>
    <w:rsid w:val="00462BC9"/>
    <w:rsid w:val="00462EDD"/>
    <w:rsid w:val="00463569"/>
    <w:rsid w:val="0046435D"/>
    <w:rsid w:val="004649E0"/>
    <w:rsid w:val="00464E0E"/>
    <w:rsid w:val="0046510C"/>
    <w:rsid w:val="00465CB0"/>
    <w:rsid w:val="00465E1B"/>
    <w:rsid w:val="00466468"/>
    <w:rsid w:val="004666C1"/>
    <w:rsid w:val="00466DD5"/>
    <w:rsid w:val="004672EE"/>
    <w:rsid w:val="00467446"/>
    <w:rsid w:val="00467A94"/>
    <w:rsid w:val="00467DBF"/>
    <w:rsid w:val="00470799"/>
    <w:rsid w:val="00470D8F"/>
    <w:rsid w:val="00471CDE"/>
    <w:rsid w:val="00472A8B"/>
    <w:rsid w:val="00472A9D"/>
    <w:rsid w:val="0047331C"/>
    <w:rsid w:val="00473455"/>
    <w:rsid w:val="00473A27"/>
    <w:rsid w:val="00473AAE"/>
    <w:rsid w:val="00474110"/>
    <w:rsid w:val="00474C33"/>
    <w:rsid w:val="00474EA7"/>
    <w:rsid w:val="0047536C"/>
    <w:rsid w:val="0047662E"/>
    <w:rsid w:val="00476C52"/>
    <w:rsid w:val="00476CAD"/>
    <w:rsid w:val="00476D3C"/>
    <w:rsid w:val="00477455"/>
    <w:rsid w:val="00480428"/>
    <w:rsid w:val="004807E3"/>
    <w:rsid w:val="0048130D"/>
    <w:rsid w:val="00481CD2"/>
    <w:rsid w:val="00481FC7"/>
    <w:rsid w:val="004828A5"/>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EDE"/>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72DD"/>
    <w:rsid w:val="0049788F"/>
    <w:rsid w:val="00497C1A"/>
    <w:rsid w:val="004A0319"/>
    <w:rsid w:val="004A087E"/>
    <w:rsid w:val="004A0D80"/>
    <w:rsid w:val="004A2B72"/>
    <w:rsid w:val="004A2D7D"/>
    <w:rsid w:val="004A32F3"/>
    <w:rsid w:val="004A333B"/>
    <w:rsid w:val="004A3441"/>
    <w:rsid w:val="004A3FC9"/>
    <w:rsid w:val="004A4700"/>
    <w:rsid w:val="004A59FA"/>
    <w:rsid w:val="004A68F4"/>
    <w:rsid w:val="004A6DA8"/>
    <w:rsid w:val="004A7BB1"/>
    <w:rsid w:val="004A7CA1"/>
    <w:rsid w:val="004A7CCA"/>
    <w:rsid w:val="004B0AAB"/>
    <w:rsid w:val="004B0E6C"/>
    <w:rsid w:val="004B20E3"/>
    <w:rsid w:val="004B21E0"/>
    <w:rsid w:val="004B2A10"/>
    <w:rsid w:val="004B31AA"/>
    <w:rsid w:val="004B343C"/>
    <w:rsid w:val="004B3659"/>
    <w:rsid w:val="004B39DD"/>
    <w:rsid w:val="004B3B18"/>
    <w:rsid w:val="004B41F8"/>
    <w:rsid w:val="004B5CED"/>
    <w:rsid w:val="004B6126"/>
    <w:rsid w:val="004B6388"/>
    <w:rsid w:val="004B67C1"/>
    <w:rsid w:val="004B6840"/>
    <w:rsid w:val="004B68D7"/>
    <w:rsid w:val="004B7120"/>
    <w:rsid w:val="004B7886"/>
    <w:rsid w:val="004B7A0B"/>
    <w:rsid w:val="004C09D5"/>
    <w:rsid w:val="004C1531"/>
    <w:rsid w:val="004C16B4"/>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4536"/>
    <w:rsid w:val="004D4976"/>
    <w:rsid w:val="004D4E02"/>
    <w:rsid w:val="004D5320"/>
    <w:rsid w:val="004D57A9"/>
    <w:rsid w:val="004E0137"/>
    <w:rsid w:val="004E01D9"/>
    <w:rsid w:val="004E0243"/>
    <w:rsid w:val="004E0926"/>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B53"/>
    <w:rsid w:val="004E4DEC"/>
    <w:rsid w:val="004E5142"/>
    <w:rsid w:val="004E59E1"/>
    <w:rsid w:val="004E5A65"/>
    <w:rsid w:val="004E7369"/>
    <w:rsid w:val="004E7465"/>
    <w:rsid w:val="004E7CCA"/>
    <w:rsid w:val="004E7F56"/>
    <w:rsid w:val="004F0A84"/>
    <w:rsid w:val="004F0DE1"/>
    <w:rsid w:val="004F10A5"/>
    <w:rsid w:val="004F156A"/>
    <w:rsid w:val="004F158C"/>
    <w:rsid w:val="004F201C"/>
    <w:rsid w:val="004F2110"/>
    <w:rsid w:val="004F220B"/>
    <w:rsid w:val="004F2DDE"/>
    <w:rsid w:val="004F34FB"/>
    <w:rsid w:val="004F389E"/>
    <w:rsid w:val="004F3CFE"/>
    <w:rsid w:val="004F41B5"/>
    <w:rsid w:val="004F46D1"/>
    <w:rsid w:val="004F46D3"/>
    <w:rsid w:val="004F4886"/>
    <w:rsid w:val="004F48EC"/>
    <w:rsid w:val="004F48F3"/>
    <w:rsid w:val="004F51B8"/>
    <w:rsid w:val="004F5E81"/>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7A0"/>
    <w:rsid w:val="00503C29"/>
    <w:rsid w:val="00503E61"/>
    <w:rsid w:val="00504CFF"/>
    <w:rsid w:val="0050524D"/>
    <w:rsid w:val="0050543D"/>
    <w:rsid w:val="00505BF0"/>
    <w:rsid w:val="00505E9B"/>
    <w:rsid w:val="005063E6"/>
    <w:rsid w:val="00506C28"/>
    <w:rsid w:val="00510215"/>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770A"/>
    <w:rsid w:val="005208AC"/>
    <w:rsid w:val="00520F61"/>
    <w:rsid w:val="005214EB"/>
    <w:rsid w:val="005216B5"/>
    <w:rsid w:val="005228F7"/>
    <w:rsid w:val="00522978"/>
    <w:rsid w:val="005234CD"/>
    <w:rsid w:val="00523543"/>
    <w:rsid w:val="00523AF1"/>
    <w:rsid w:val="00523F98"/>
    <w:rsid w:val="00523FEE"/>
    <w:rsid w:val="00524EDA"/>
    <w:rsid w:val="00525956"/>
    <w:rsid w:val="00526FED"/>
    <w:rsid w:val="005273C0"/>
    <w:rsid w:val="00527DE0"/>
    <w:rsid w:val="005303AC"/>
    <w:rsid w:val="005308A2"/>
    <w:rsid w:val="00530B20"/>
    <w:rsid w:val="00531145"/>
    <w:rsid w:val="00531BE2"/>
    <w:rsid w:val="00532A92"/>
    <w:rsid w:val="00532B12"/>
    <w:rsid w:val="00534DA0"/>
    <w:rsid w:val="00534F86"/>
    <w:rsid w:val="0053506A"/>
    <w:rsid w:val="0053529C"/>
    <w:rsid w:val="0053556B"/>
    <w:rsid w:val="005358E8"/>
    <w:rsid w:val="00535C0F"/>
    <w:rsid w:val="00535F73"/>
    <w:rsid w:val="00536A5D"/>
    <w:rsid w:val="00536B6B"/>
    <w:rsid w:val="00536DC2"/>
    <w:rsid w:val="00536F33"/>
    <w:rsid w:val="00537BDE"/>
    <w:rsid w:val="00540007"/>
    <w:rsid w:val="005407FE"/>
    <w:rsid w:val="00540F10"/>
    <w:rsid w:val="00541610"/>
    <w:rsid w:val="00542F40"/>
    <w:rsid w:val="00543478"/>
    <w:rsid w:val="005434EB"/>
    <w:rsid w:val="00543592"/>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33C"/>
    <w:rsid w:val="005578E9"/>
    <w:rsid w:val="00557966"/>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2AA"/>
    <w:rsid w:val="00570466"/>
    <w:rsid w:val="005704EA"/>
    <w:rsid w:val="0057072F"/>
    <w:rsid w:val="00570858"/>
    <w:rsid w:val="0057085C"/>
    <w:rsid w:val="00571414"/>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3AE"/>
    <w:rsid w:val="00595485"/>
    <w:rsid w:val="005959FC"/>
    <w:rsid w:val="00595E80"/>
    <w:rsid w:val="005960C1"/>
    <w:rsid w:val="0059633C"/>
    <w:rsid w:val="0059652A"/>
    <w:rsid w:val="0059654C"/>
    <w:rsid w:val="005A0B84"/>
    <w:rsid w:val="005A0BC5"/>
    <w:rsid w:val="005A0D15"/>
    <w:rsid w:val="005A14B6"/>
    <w:rsid w:val="005A166D"/>
    <w:rsid w:val="005A1D32"/>
    <w:rsid w:val="005A1E04"/>
    <w:rsid w:val="005A1EB8"/>
    <w:rsid w:val="005A33B5"/>
    <w:rsid w:val="005A3571"/>
    <w:rsid w:val="005A46C2"/>
    <w:rsid w:val="005A52D1"/>
    <w:rsid w:val="005A5478"/>
    <w:rsid w:val="005A6916"/>
    <w:rsid w:val="005A71AD"/>
    <w:rsid w:val="005A7235"/>
    <w:rsid w:val="005A73AD"/>
    <w:rsid w:val="005A74DC"/>
    <w:rsid w:val="005A76F2"/>
    <w:rsid w:val="005A7B9F"/>
    <w:rsid w:val="005B01A9"/>
    <w:rsid w:val="005B0E76"/>
    <w:rsid w:val="005B158C"/>
    <w:rsid w:val="005B1DC5"/>
    <w:rsid w:val="005B20B7"/>
    <w:rsid w:val="005B249B"/>
    <w:rsid w:val="005B2659"/>
    <w:rsid w:val="005B2BAD"/>
    <w:rsid w:val="005B3C9A"/>
    <w:rsid w:val="005B3F3E"/>
    <w:rsid w:val="005B40B1"/>
    <w:rsid w:val="005B4474"/>
    <w:rsid w:val="005B46AD"/>
    <w:rsid w:val="005B4903"/>
    <w:rsid w:val="005B4B92"/>
    <w:rsid w:val="005B4E00"/>
    <w:rsid w:val="005B50EA"/>
    <w:rsid w:val="005B5177"/>
    <w:rsid w:val="005B5EC1"/>
    <w:rsid w:val="005B68A3"/>
    <w:rsid w:val="005B735A"/>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F6B"/>
    <w:rsid w:val="005C5227"/>
    <w:rsid w:val="005C528A"/>
    <w:rsid w:val="005C5C23"/>
    <w:rsid w:val="005C632B"/>
    <w:rsid w:val="005C6676"/>
    <w:rsid w:val="005C679D"/>
    <w:rsid w:val="005C6F08"/>
    <w:rsid w:val="005C71E8"/>
    <w:rsid w:val="005C7E45"/>
    <w:rsid w:val="005D00BE"/>
    <w:rsid w:val="005D06C2"/>
    <w:rsid w:val="005D0756"/>
    <w:rsid w:val="005D07DE"/>
    <w:rsid w:val="005D1C9B"/>
    <w:rsid w:val="005D1ECF"/>
    <w:rsid w:val="005D25A3"/>
    <w:rsid w:val="005D3307"/>
    <w:rsid w:val="005D4E7C"/>
    <w:rsid w:val="005D5311"/>
    <w:rsid w:val="005D53AD"/>
    <w:rsid w:val="005D5447"/>
    <w:rsid w:val="005D5450"/>
    <w:rsid w:val="005D5BA5"/>
    <w:rsid w:val="005D5D11"/>
    <w:rsid w:val="005D661E"/>
    <w:rsid w:val="005D6C5B"/>
    <w:rsid w:val="005D70C4"/>
    <w:rsid w:val="005D7987"/>
    <w:rsid w:val="005D79C5"/>
    <w:rsid w:val="005D7B38"/>
    <w:rsid w:val="005D7F8B"/>
    <w:rsid w:val="005E0496"/>
    <w:rsid w:val="005E1080"/>
    <w:rsid w:val="005E1354"/>
    <w:rsid w:val="005E13DF"/>
    <w:rsid w:val="005E1669"/>
    <w:rsid w:val="005E1A07"/>
    <w:rsid w:val="005E1DD4"/>
    <w:rsid w:val="005E2266"/>
    <w:rsid w:val="005E2590"/>
    <w:rsid w:val="005E2814"/>
    <w:rsid w:val="005E2884"/>
    <w:rsid w:val="005E2CC8"/>
    <w:rsid w:val="005E359C"/>
    <w:rsid w:val="005E401B"/>
    <w:rsid w:val="005E4486"/>
    <w:rsid w:val="005E44BE"/>
    <w:rsid w:val="005E4BEE"/>
    <w:rsid w:val="005E4DF7"/>
    <w:rsid w:val="005E56E5"/>
    <w:rsid w:val="005E5B40"/>
    <w:rsid w:val="005E5D4F"/>
    <w:rsid w:val="005E6196"/>
    <w:rsid w:val="005E6235"/>
    <w:rsid w:val="005E6A6C"/>
    <w:rsid w:val="005E6E6B"/>
    <w:rsid w:val="005E74AA"/>
    <w:rsid w:val="005E74FD"/>
    <w:rsid w:val="005F071B"/>
    <w:rsid w:val="005F1A14"/>
    <w:rsid w:val="005F1C5B"/>
    <w:rsid w:val="005F1C94"/>
    <w:rsid w:val="005F1CD9"/>
    <w:rsid w:val="005F21F1"/>
    <w:rsid w:val="005F2295"/>
    <w:rsid w:val="005F2551"/>
    <w:rsid w:val="005F2ED7"/>
    <w:rsid w:val="005F2EDF"/>
    <w:rsid w:val="005F31C6"/>
    <w:rsid w:val="005F3692"/>
    <w:rsid w:val="005F3922"/>
    <w:rsid w:val="005F4706"/>
    <w:rsid w:val="005F4B24"/>
    <w:rsid w:val="005F4E8E"/>
    <w:rsid w:val="005F500D"/>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203A0"/>
    <w:rsid w:val="00620974"/>
    <w:rsid w:val="00620DBD"/>
    <w:rsid w:val="00621140"/>
    <w:rsid w:val="006211DA"/>
    <w:rsid w:val="00621265"/>
    <w:rsid w:val="00621371"/>
    <w:rsid w:val="00621EBC"/>
    <w:rsid w:val="00622C58"/>
    <w:rsid w:val="00623713"/>
    <w:rsid w:val="00623A25"/>
    <w:rsid w:val="00623A65"/>
    <w:rsid w:val="00624145"/>
    <w:rsid w:val="0062427C"/>
    <w:rsid w:val="00624826"/>
    <w:rsid w:val="00624A06"/>
    <w:rsid w:val="00624A67"/>
    <w:rsid w:val="00625522"/>
    <w:rsid w:val="0062552E"/>
    <w:rsid w:val="00625618"/>
    <w:rsid w:val="00626401"/>
    <w:rsid w:val="00626696"/>
    <w:rsid w:val="00626997"/>
    <w:rsid w:val="00626B96"/>
    <w:rsid w:val="0062739F"/>
    <w:rsid w:val="0062784B"/>
    <w:rsid w:val="00627B6F"/>
    <w:rsid w:val="00627F74"/>
    <w:rsid w:val="00630301"/>
    <w:rsid w:val="00631DBD"/>
    <w:rsid w:val="00632222"/>
    <w:rsid w:val="0063388C"/>
    <w:rsid w:val="00634954"/>
    <w:rsid w:val="00634A1E"/>
    <w:rsid w:val="00634DF9"/>
    <w:rsid w:val="00634F6A"/>
    <w:rsid w:val="0063501D"/>
    <w:rsid w:val="0063536A"/>
    <w:rsid w:val="00635F47"/>
    <w:rsid w:val="0063691A"/>
    <w:rsid w:val="00637146"/>
    <w:rsid w:val="00637232"/>
    <w:rsid w:val="00637338"/>
    <w:rsid w:val="006402F4"/>
    <w:rsid w:val="00640D76"/>
    <w:rsid w:val="006416F3"/>
    <w:rsid w:val="00641740"/>
    <w:rsid w:val="00641A3D"/>
    <w:rsid w:val="00641F14"/>
    <w:rsid w:val="00642C4E"/>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C1B"/>
    <w:rsid w:val="00660C51"/>
    <w:rsid w:val="006615DA"/>
    <w:rsid w:val="00661676"/>
    <w:rsid w:val="00661DEB"/>
    <w:rsid w:val="00662320"/>
    <w:rsid w:val="00662592"/>
    <w:rsid w:val="00662E3D"/>
    <w:rsid w:val="0066344B"/>
    <w:rsid w:val="00663AAF"/>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29F2"/>
    <w:rsid w:val="00682D58"/>
    <w:rsid w:val="00682FA2"/>
    <w:rsid w:val="006837AA"/>
    <w:rsid w:val="00684A85"/>
    <w:rsid w:val="0068513B"/>
    <w:rsid w:val="006856CF"/>
    <w:rsid w:val="00685E23"/>
    <w:rsid w:val="006874EB"/>
    <w:rsid w:val="00687CDB"/>
    <w:rsid w:val="00687E4D"/>
    <w:rsid w:val="006901D6"/>
    <w:rsid w:val="0069105F"/>
    <w:rsid w:val="0069179C"/>
    <w:rsid w:val="00691909"/>
    <w:rsid w:val="006919F8"/>
    <w:rsid w:val="006926BA"/>
    <w:rsid w:val="00692892"/>
    <w:rsid w:val="00692981"/>
    <w:rsid w:val="00692FC3"/>
    <w:rsid w:val="006931E4"/>
    <w:rsid w:val="00693373"/>
    <w:rsid w:val="00694012"/>
    <w:rsid w:val="0069476C"/>
    <w:rsid w:val="00694B00"/>
    <w:rsid w:val="00694D2A"/>
    <w:rsid w:val="006959BA"/>
    <w:rsid w:val="00695E92"/>
    <w:rsid w:val="006965CD"/>
    <w:rsid w:val="006968B5"/>
    <w:rsid w:val="006969F8"/>
    <w:rsid w:val="00696C1B"/>
    <w:rsid w:val="00696DF2"/>
    <w:rsid w:val="006970C7"/>
    <w:rsid w:val="00697858"/>
    <w:rsid w:val="00697F25"/>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620"/>
    <w:rsid w:val="006A6944"/>
    <w:rsid w:val="006A7B31"/>
    <w:rsid w:val="006B01A8"/>
    <w:rsid w:val="006B0254"/>
    <w:rsid w:val="006B07AB"/>
    <w:rsid w:val="006B08D9"/>
    <w:rsid w:val="006B12B1"/>
    <w:rsid w:val="006B1EBB"/>
    <w:rsid w:val="006B24DF"/>
    <w:rsid w:val="006B35B8"/>
    <w:rsid w:val="006B35EC"/>
    <w:rsid w:val="006B4A9B"/>
    <w:rsid w:val="006B4D84"/>
    <w:rsid w:val="006B523D"/>
    <w:rsid w:val="006B585D"/>
    <w:rsid w:val="006B5887"/>
    <w:rsid w:val="006B605E"/>
    <w:rsid w:val="006B6466"/>
    <w:rsid w:val="006B6896"/>
    <w:rsid w:val="006B7719"/>
    <w:rsid w:val="006B7943"/>
    <w:rsid w:val="006B7CFE"/>
    <w:rsid w:val="006B7E06"/>
    <w:rsid w:val="006C0204"/>
    <w:rsid w:val="006C054E"/>
    <w:rsid w:val="006C0D44"/>
    <w:rsid w:val="006C1519"/>
    <w:rsid w:val="006C1850"/>
    <w:rsid w:val="006C217A"/>
    <w:rsid w:val="006C2FE2"/>
    <w:rsid w:val="006C46DA"/>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99B"/>
    <w:rsid w:val="006D2C0F"/>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94D"/>
    <w:rsid w:val="006F3A17"/>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1382"/>
    <w:rsid w:val="007116A8"/>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35D"/>
    <w:rsid w:val="00717A1C"/>
    <w:rsid w:val="0072014D"/>
    <w:rsid w:val="00720825"/>
    <w:rsid w:val="007208B6"/>
    <w:rsid w:val="00721002"/>
    <w:rsid w:val="007217EC"/>
    <w:rsid w:val="007219DE"/>
    <w:rsid w:val="00721C42"/>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31"/>
    <w:rsid w:val="00727896"/>
    <w:rsid w:val="00730422"/>
    <w:rsid w:val="00730736"/>
    <w:rsid w:val="00730B4A"/>
    <w:rsid w:val="00730C08"/>
    <w:rsid w:val="00730F67"/>
    <w:rsid w:val="00731267"/>
    <w:rsid w:val="007312D2"/>
    <w:rsid w:val="007317F6"/>
    <w:rsid w:val="007329BE"/>
    <w:rsid w:val="00733A98"/>
    <w:rsid w:val="007341FE"/>
    <w:rsid w:val="00734A5B"/>
    <w:rsid w:val="00734CEE"/>
    <w:rsid w:val="00734EFE"/>
    <w:rsid w:val="00735E81"/>
    <w:rsid w:val="00735F8A"/>
    <w:rsid w:val="00736712"/>
    <w:rsid w:val="00737801"/>
    <w:rsid w:val="007379C0"/>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E9D"/>
    <w:rsid w:val="00751437"/>
    <w:rsid w:val="00751804"/>
    <w:rsid w:val="0075199C"/>
    <w:rsid w:val="00752057"/>
    <w:rsid w:val="00752EEA"/>
    <w:rsid w:val="00753464"/>
    <w:rsid w:val="0075359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2E9"/>
    <w:rsid w:val="007633DD"/>
    <w:rsid w:val="007636D3"/>
    <w:rsid w:val="007636DB"/>
    <w:rsid w:val="00763FB1"/>
    <w:rsid w:val="007658B7"/>
    <w:rsid w:val="00765DA9"/>
    <w:rsid w:val="007665C4"/>
    <w:rsid w:val="00766BC9"/>
    <w:rsid w:val="00766F89"/>
    <w:rsid w:val="0076792F"/>
    <w:rsid w:val="00767E0F"/>
    <w:rsid w:val="00770A01"/>
    <w:rsid w:val="00771178"/>
    <w:rsid w:val="00771416"/>
    <w:rsid w:val="00771599"/>
    <w:rsid w:val="00771754"/>
    <w:rsid w:val="00771A48"/>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5C6"/>
    <w:rsid w:val="00777AE3"/>
    <w:rsid w:val="007809B9"/>
    <w:rsid w:val="007809DB"/>
    <w:rsid w:val="007811A2"/>
    <w:rsid w:val="00781396"/>
    <w:rsid w:val="00781F0F"/>
    <w:rsid w:val="00781FA2"/>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64E"/>
    <w:rsid w:val="007967C7"/>
    <w:rsid w:val="00797A11"/>
    <w:rsid w:val="007A022B"/>
    <w:rsid w:val="007A0634"/>
    <w:rsid w:val="007A1EE3"/>
    <w:rsid w:val="007A2383"/>
    <w:rsid w:val="007A25CF"/>
    <w:rsid w:val="007A313C"/>
    <w:rsid w:val="007A4B57"/>
    <w:rsid w:val="007A5735"/>
    <w:rsid w:val="007A574A"/>
    <w:rsid w:val="007A5D5C"/>
    <w:rsid w:val="007A72E5"/>
    <w:rsid w:val="007A7FF9"/>
    <w:rsid w:val="007B0D47"/>
    <w:rsid w:val="007B0E56"/>
    <w:rsid w:val="007B12D7"/>
    <w:rsid w:val="007B16D1"/>
    <w:rsid w:val="007B18D8"/>
    <w:rsid w:val="007B2558"/>
    <w:rsid w:val="007B28F9"/>
    <w:rsid w:val="007B2D99"/>
    <w:rsid w:val="007B2FB7"/>
    <w:rsid w:val="007B327B"/>
    <w:rsid w:val="007B3472"/>
    <w:rsid w:val="007B36AF"/>
    <w:rsid w:val="007B4E45"/>
    <w:rsid w:val="007B5408"/>
    <w:rsid w:val="007B579C"/>
    <w:rsid w:val="007B5B72"/>
    <w:rsid w:val="007B5C20"/>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7D2"/>
    <w:rsid w:val="007C6916"/>
    <w:rsid w:val="007C6D72"/>
    <w:rsid w:val="007C74A8"/>
    <w:rsid w:val="007C77C4"/>
    <w:rsid w:val="007D107C"/>
    <w:rsid w:val="007D1B85"/>
    <w:rsid w:val="007D1FD5"/>
    <w:rsid w:val="007D27EA"/>
    <w:rsid w:val="007D2E4B"/>
    <w:rsid w:val="007D309E"/>
    <w:rsid w:val="007D3AF6"/>
    <w:rsid w:val="007D3D3A"/>
    <w:rsid w:val="007D3F50"/>
    <w:rsid w:val="007D4B38"/>
    <w:rsid w:val="007D4B79"/>
    <w:rsid w:val="007D4C6C"/>
    <w:rsid w:val="007D53D1"/>
    <w:rsid w:val="007D5BED"/>
    <w:rsid w:val="007D5C1C"/>
    <w:rsid w:val="007D5E6C"/>
    <w:rsid w:val="007D5EF6"/>
    <w:rsid w:val="007D5EFB"/>
    <w:rsid w:val="007D62B9"/>
    <w:rsid w:val="007D692E"/>
    <w:rsid w:val="007D70C6"/>
    <w:rsid w:val="007D7B37"/>
    <w:rsid w:val="007D7D25"/>
    <w:rsid w:val="007E03DE"/>
    <w:rsid w:val="007E09B4"/>
    <w:rsid w:val="007E1E53"/>
    <w:rsid w:val="007E2F8F"/>
    <w:rsid w:val="007E379E"/>
    <w:rsid w:val="007E41AB"/>
    <w:rsid w:val="007E4556"/>
    <w:rsid w:val="007E457A"/>
    <w:rsid w:val="007E485A"/>
    <w:rsid w:val="007E5151"/>
    <w:rsid w:val="007E515A"/>
    <w:rsid w:val="007E515E"/>
    <w:rsid w:val="007E6026"/>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2EF"/>
    <w:rsid w:val="008045DE"/>
    <w:rsid w:val="00804DCF"/>
    <w:rsid w:val="008054A8"/>
    <w:rsid w:val="00805ACF"/>
    <w:rsid w:val="00805E0B"/>
    <w:rsid w:val="0080611A"/>
    <w:rsid w:val="00806310"/>
    <w:rsid w:val="00806683"/>
    <w:rsid w:val="008101F9"/>
    <w:rsid w:val="00810BC7"/>
    <w:rsid w:val="00811BA8"/>
    <w:rsid w:val="008127B4"/>
    <w:rsid w:val="00812B0C"/>
    <w:rsid w:val="0081321E"/>
    <w:rsid w:val="00813245"/>
    <w:rsid w:val="00813603"/>
    <w:rsid w:val="008139CC"/>
    <w:rsid w:val="00813E17"/>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2B"/>
    <w:rsid w:val="00821AB7"/>
    <w:rsid w:val="00821AED"/>
    <w:rsid w:val="0082216A"/>
    <w:rsid w:val="00822184"/>
    <w:rsid w:val="00822502"/>
    <w:rsid w:val="00822946"/>
    <w:rsid w:val="00823732"/>
    <w:rsid w:val="0082391A"/>
    <w:rsid w:val="00823D91"/>
    <w:rsid w:val="00823DA9"/>
    <w:rsid w:val="00824755"/>
    <w:rsid w:val="00824B76"/>
    <w:rsid w:val="00825BB6"/>
    <w:rsid w:val="008265B1"/>
    <w:rsid w:val="008267DC"/>
    <w:rsid w:val="0082763E"/>
    <w:rsid w:val="008276C3"/>
    <w:rsid w:val="00830067"/>
    <w:rsid w:val="008301FB"/>
    <w:rsid w:val="0083049B"/>
    <w:rsid w:val="0083050B"/>
    <w:rsid w:val="0083052D"/>
    <w:rsid w:val="00830733"/>
    <w:rsid w:val="008309CD"/>
    <w:rsid w:val="0083100C"/>
    <w:rsid w:val="0083177F"/>
    <w:rsid w:val="00831C50"/>
    <w:rsid w:val="008324A5"/>
    <w:rsid w:val="00832C02"/>
    <w:rsid w:val="0083352A"/>
    <w:rsid w:val="00834604"/>
    <w:rsid w:val="00834669"/>
    <w:rsid w:val="008346F5"/>
    <w:rsid w:val="008347A3"/>
    <w:rsid w:val="00834868"/>
    <w:rsid w:val="00834A6D"/>
    <w:rsid w:val="00835415"/>
    <w:rsid w:val="00837D02"/>
    <w:rsid w:val="00840883"/>
    <w:rsid w:val="00840992"/>
    <w:rsid w:val="00840B67"/>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4A4F"/>
    <w:rsid w:val="00854AD0"/>
    <w:rsid w:val="00854D59"/>
    <w:rsid w:val="00855178"/>
    <w:rsid w:val="00855240"/>
    <w:rsid w:val="00855578"/>
    <w:rsid w:val="00856127"/>
    <w:rsid w:val="0085698E"/>
    <w:rsid w:val="00856A7D"/>
    <w:rsid w:val="008570A6"/>
    <w:rsid w:val="008571AD"/>
    <w:rsid w:val="00857329"/>
    <w:rsid w:val="00857756"/>
    <w:rsid w:val="008579A3"/>
    <w:rsid w:val="00857AEF"/>
    <w:rsid w:val="008604C3"/>
    <w:rsid w:val="00860820"/>
    <w:rsid w:val="00860BEE"/>
    <w:rsid w:val="00860D01"/>
    <w:rsid w:val="00861AC7"/>
    <w:rsid w:val="00862BA3"/>
    <w:rsid w:val="00863005"/>
    <w:rsid w:val="00863E55"/>
    <w:rsid w:val="008649E7"/>
    <w:rsid w:val="0086528E"/>
    <w:rsid w:val="008662B3"/>
    <w:rsid w:val="008664C4"/>
    <w:rsid w:val="00867D0B"/>
    <w:rsid w:val="00867F46"/>
    <w:rsid w:val="00870B46"/>
    <w:rsid w:val="008717B3"/>
    <w:rsid w:val="00872001"/>
    <w:rsid w:val="0087261C"/>
    <w:rsid w:val="00872C72"/>
    <w:rsid w:val="00872DDF"/>
    <w:rsid w:val="008732B8"/>
    <w:rsid w:val="00873320"/>
    <w:rsid w:val="008736FD"/>
    <w:rsid w:val="00874665"/>
    <w:rsid w:val="00874A86"/>
    <w:rsid w:val="00874DAC"/>
    <w:rsid w:val="00875B8D"/>
    <w:rsid w:val="00875D80"/>
    <w:rsid w:val="00875E69"/>
    <w:rsid w:val="00876031"/>
    <w:rsid w:val="0087619C"/>
    <w:rsid w:val="008765A4"/>
    <w:rsid w:val="008768CA"/>
    <w:rsid w:val="008773D4"/>
    <w:rsid w:val="00877494"/>
    <w:rsid w:val="00877EA6"/>
    <w:rsid w:val="00877EF9"/>
    <w:rsid w:val="00880559"/>
    <w:rsid w:val="008807BD"/>
    <w:rsid w:val="008808F9"/>
    <w:rsid w:val="00880FF7"/>
    <w:rsid w:val="008811ED"/>
    <w:rsid w:val="00881B98"/>
    <w:rsid w:val="00881CEB"/>
    <w:rsid w:val="00882365"/>
    <w:rsid w:val="00882AE0"/>
    <w:rsid w:val="00882C69"/>
    <w:rsid w:val="00882EA8"/>
    <w:rsid w:val="00882F12"/>
    <w:rsid w:val="00883063"/>
    <w:rsid w:val="00883168"/>
    <w:rsid w:val="008834CD"/>
    <w:rsid w:val="00883728"/>
    <w:rsid w:val="00884703"/>
    <w:rsid w:val="00884B7E"/>
    <w:rsid w:val="00884F4E"/>
    <w:rsid w:val="008863D0"/>
    <w:rsid w:val="00886422"/>
    <w:rsid w:val="0088691C"/>
    <w:rsid w:val="00886BC0"/>
    <w:rsid w:val="00886E56"/>
    <w:rsid w:val="0088735E"/>
    <w:rsid w:val="008873F5"/>
    <w:rsid w:val="00887615"/>
    <w:rsid w:val="008878EC"/>
    <w:rsid w:val="00887957"/>
    <w:rsid w:val="00887C52"/>
    <w:rsid w:val="00887D8C"/>
    <w:rsid w:val="00887E37"/>
    <w:rsid w:val="00890DD8"/>
    <w:rsid w:val="00890F79"/>
    <w:rsid w:val="008912F9"/>
    <w:rsid w:val="008916F0"/>
    <w:rsid w:val="00891FD1"/>
    <w:rsid w:val="0089262E"/>
    <w:rsid w:val="0089339C"/>
    <w:rsid w:val="00893663"/>
    <w:rsid w:val="00894069"/>
    <w:rsid w:val="008942C6"/>
    <w:rsid w:val="008943AE"/>
    <w:rsid w:val="00895302"/>
    <w:rsid w:val="008953A5"/>
    <w:rsid w:val="008953F5"/>
    <w:rsid w:val="00895A83"/>
    <w:rsid w:val="00896192"/>
    <w:rsid w:val="00896849"/>
    <w:rsid w:val="008976F6"/>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699C"/>
    <w:rsid w:val="008A7B93"/>
    <w:rsid w:val="008B0A2F"/>
    <w:rsid w:val="008B0DCD"/>
    <w:rsid w:val="008B1662"/>
    <w:rsid w:val="008B192A"/>
    <w:rsid w:val="008B393F"/>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68F2"/>
    <w:rsid w:val="008D74D6"/>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BE2"/>
    <w:rsid w:val="008E4C3E"/>
    <w:rsid w:val="008E5567"/>
    <w:rsid w:val="008E58C9"/>
    <w:rsid w:val="008E596F"/>
    <w:rsid w:val="008E5E03"/>
    <w:rsid w:val="008E60D9"/>
    <w:rsid w:val="008E6339"/>
    <w:rsid w:val="008E6BFD"/>
    <w:rsid w:val="008E6CAA"/>
    <w:rsid w:val="008E6D7D"/>
    <w:rsid w:val="008E6E30"/>
    <w:rsid w:val="008E6E6E"/>
    <w:rsid w:val="008E72D2"/>
    <w:rsid w:val="008F0640"/>
    <w:rsid w:val="008F068E"/>
    <w:rsid w:val="008F1276"/>
    <w:rsid w:val="008F2003"/>
    <w:rsid w:val="008F2039"/>
    <w:rsid w:val="008F28D9"/>
    <w:rsid w:val="008F2BF7"/>
    <w:rsid w:val="008F2D46"/>
    <w:rsid w:val="008F2E9A"/>
    <w:rsid w:val="008F38E7"/>
    <w:rsid w:val="008F3A8F"/>
    <w:rsid w:val="008F3CE5"/>
    <w:rsid w:val="008F59F5"/>
    <w:rsid w:val="008F7308"/>
    <w:rsid w:val="00900B9A"/>
    <w:rsid w:val="00900E85"/>
    <w:rsid w:val="0090101E"/>
    <w:rsid w:val="00901335"/>
    <w:rsid w:val="0090138E"/>
    <w:rsid w:val="0090187C"/>
    <w:rsid w:val="00901FC4"/>
    <w:rsid w:val="009020CA"/>
    <w:rsid w:val="009024E8"/>
    <w:rsid w:val="0090271F"/>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204"/>
    <w:rsid w:val="00912830"/>
    <w:rsid w:val="00912CD4"/>
    <w:rsid w:val="00913352"/>
    <w:rsid w:val="009136BC"/>
    <w:rsid w:val="00913C47"/>
    <w:rsid w:val="00913FB1"/>
    <w:rsid w:val="009145A4"/>
    <w:rsid w:val="009148CB"/>
    <w:rsid w:val="00914A57"/>
    <w:rsid w:val="009156A7"/>
    <w:rsid w:val="00915711"/>
    <w:rsid w:val="00915857"/>
    <w:rsid w:val="009161B2"/>
    <w:rsid w:val="00916DE0"/>
    <w:rsid w:val="00917374"/>
    <w:rsid w:val="0091771F"/>
    <w:rsid w:val="00917ABE"/>
    <w:rsid w:val="00917F83"/>
    <w:rsid w:val="00917F8F"/>
    <w:rsid w:val="00917F9E"/>
    <w:rsid w:val="0092024A"/>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31360"/>
    <w:rsid w:val="009314D4"/>
    <w:rsid w:val="009317BF"/>
    <w:rsid w:val="00931AF4"/>
    <w:rsid w:val="00933503"/>
    <w:rsid w:val="00933F83"/>
    <w:rsid w:val="00934101"/>
    <w:rsid w:val="009347F6"/>
    <w:rsid w:val="0093495A"/>
    <w:rsid w:val="00935949"/>
    <w:rsid w:val="00936071"/>
    <w:rsid w:val="00936657"/>
    <w:rsid w:val="00937007"/>
    <w:rsid w:val="00940212"/>
    <w:rsid w:val="0094105F"/>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D1C"/>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B0F"/>
    <w:rsid w:val="00960C32"/>
    <w:rsid w:val="00960CBE"/>
    <w:rsid w:val="00961318"/>
    <w:rsid w:val="009616AA"/>
    <w:rsid w:val="00961A09"/>
    <w:rsid w:val="00961B32"/>
    <w:rsid w:val="00962174"/>
    <w:rsid w:val="00962179"/>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30"/>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D1C"/>
    <w:rsid w:val="009A2E1F"/>
    <w:rsid w:val="009A3615"/>
    <w:rsid w:val="009A36A2"/>
    <w:rsid w:val="009A3791"/>
    <w:rsid w:val="009A3BED"/>
    <w:rsid w:val="009A4136"/>
    <w:rsid w:val="009A443C"/>
    <w:rsid w:val="009A47E3"/>
    <w:rsid w:val="009A4B5A"/>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41E2"/>
    <w:rsid w:val="009B5066"/>
    <w:rsid w:val="009B5412"/>
    <w:rsid w:val="009B56F2"/>
    <w:rsid w:val="009B5D29"/>
    <w:rsid w:val="009B5DDB"/>
    <w:rsid w:val="009B5DED"/>
    <w:rsid w:val="009B6E5C"/>
    <w:rsid w:val="009B701C"/>
    <w:rsid w:val="009B70A3"/>
    <w:rsid w:val="009B73A2"/>
    <w:rsid w:val="009B754E"/>
    <w:rsid w:val="009C0BBE"/>
    <w:rsid w:val="009C0E7D"/>
    <w:rsid w:val="009C16A1"/>
    <w:rsid w:val="009C1705"/>
    <w:rsid w:val="009C19CE"/>
    <w:rsid w:val="009C19E9"/>
    <w:rsid w:val="009C1AA5"/>
    <w:rsid w:val="009C1DC4"/>
    <w:rsid w:val="009C2148"/>
    <w:rsid w:val="009C23D7"/>
    <w:rsid w:val="009C2DF4"/>
    <w:rsid w:val="009C427D"/>
    <w:rsid w:val="009C4B6F"/>
    <w:rsid w:val="009C57C8"/>
    <w:rsid w:val="009C59B4"/>
    <w:rsid w:val="009C7072"/>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7A1"/>
    <w:rsid w:val="009E6E30"/>
    <w:rsid w:val="009E747C"/>
    <w:rsid w:val="009E74C4"/>
    <w:rsid w:val="009E79BE"/>
    <w:rsid w:val="009F07C1"/>
    <w:rsid w:val="009F080F"/>
    <w:rsid w:val="009F09C7"/>
    <w:rsid w:val="009F10C0"/>
    <w:rsid w:val="009F10CA"/>
    <w:rsid w:val="009F1D17"/>
    <w:rsid w:val="009F1F82"/>
    <w:rsid w:val="009F2F08"/>
    <w:rsid w:val="009F3289"/>
    <w:rsid w:val="009F381B"/>
    <w:rsid w:val="009F3A7D"/>
    <w:rsid w:val="009F3D18"/>
    <w:rsid w:val="009F407D"/>
    <w:rsid w:val="009F499C"/>
    <w:rsid w:val="009F4D66"/>
    <w:rsid w:val="009F51D3"/>
    <w:rsid w:val="009F59CE"/>
    <w:rsid w:val="009F5D9F"/>
    <w:rsid w:val="009F62E3"/>
    <w:rsid w:val="009F64AF"/>
    <w:rsid w:val="009F69DE"/>
    <w:rsid w:val="009F7994"/>
    <w:rsid w:val="009F799D"/>
    <w:rsid w:val="009F7C29"/>
    <w:rsid w:val="009F7E73"/>
    <w:rsid w:val="009F7E84"/>
    <w:rsid w:val="00A00EC3"/>
    <w:rsid w:val="00A01163"/>
    <w:rsid w:val="00A01324"/>
    <w:rsid w:val="00A01F9E"/>
    <w:rsid w:val="00A029FB"/>
    <w:rsid w:val="00A0342C"/>
    <w:rsid w:val="00A03918"/>
    <w:rsid w:val="00A03B42"/>
    <w:rsid w:val="00A0497D"/>
    <w:rsid w:val="00A05911"/>
    <w:rsid w:val="00A05DE2"/>
    <w:rsid w:val="00A06206"/>
    <w:rsid w:val="00A067FE"/>
    <w:rsid w:val="00A06C95"/>
    <w:rsid w:val="00A07512"/>
    <w:rsid w:val="00A07948"/>
    <w:rsid w:val="00A108CF"/>
    <w:rsid w:val="00A10C4B"/>
    <w:rsid w:val="00A10F02"/>
    <w:rsid w:val="00A11331"/>
    <w:rsid w:val="00A1158E"/>
    <w:rsid w:val="00A11888"/>
    <w:rsid w:val="00A138BD"/>
    <w:rsid w:val="00A14E25"/>
    <w:rsid w:val="00A14E7A"/>
    <w:rsid w:val="00A15FB2"/>
    <w:rsid w:val="00A16DF1"/>
    <w:rsid w:val="00A177E4"/>
    <w:rsid w:val="00A204CA"/>
    <w:rsid w:val="00A207D2"/>
    <w:rsid w:val="00A2115A"/>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C02"/>
    <w:rsid w:val="00A423AE"/>
    <w:rsid w:val="00A4289C"/>
    <w:rsid w:val="00A42D39"/>
    <w:rsid w:val="00A431FB"/>
    <w:rsid w:val="00A43A2E"/>
    <w:rsid w:val="00A4476C"/>
    <w:rsid w:val="00A4483A"/>
    <w:rsid w:val="00A44AE9"/>
    <w:rsid w:val="00A45665"/>
    <w:rsid w:val="00A46A39"/>
    <w:rsid w:val="00A46AB5"/>
    <w:rsid w:val="00A479B0"/>
    <w:rsid w:val="00A47B93"/>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582D"/>
    <w:rsid w:val="00A565A9"/>
    <w:rsid w:val="00A566A2"/>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4C38"/>
    <w:rsid w:val="00A64E45"/>
    <w:rsid w:val="00A653E2"/>
    <w:rsid w:val="00A65425"/>
    <w:rsid w:val="00A65C1F"/>
    <w:rsid w:val="00A66990"/>
    <w:rsid w:val="00A674E1"/>
    <w:rsid w:val="00A679FB"/>
    <w:rsid w:val="00A70C35"/>
    <w:rsid w:val="00A70E9E"/>
    <w:rsid w:val="00A70FA0"/>
    <w:rsid w:val="00A7142D"/>
    <w:rsid w:val="00A718B6"/>
    <w:rsid w:val="00A718DA"/>
    <w:rsid w:val="00A71B77"/>
    <w:rsid w:val="00A7247E"/>
    <w:rsid w:val="00A72714"/>
    <w:rsid w:val="00A72801"/>
    <w:rsid w:val="00A73A2C"/>
    <w:rsid w:val="00A73BA5"/>
    <w:rsid w:val="00A73EC5"/>
    <w:rsid w:val="00A743AC"/>
    <w:rsid w:val="00A74780"/>
    <w:rsid w:val="00A74826"/>
    <w:rsid w:val="00A74C06"/>
    <w:rsid w:val="00A74FB2"/>
    <w:rsid w:val="00A750C7"/>
    <w:rsid w:val="00A75305"/>
    <w:rsid w:val="00A753E1"/>
    <w:rsid w:val="00A75F80"/>
    <w:rsid w:val="00A7641C"/>
    <w:rsid w:val="00A76589"/>
    <w:rsid w:val="00A775DD"/>
    <w:rsid w:val="00A77F59"/>
    <w:rsid w:val="00A80334"/>
    <w:rsid w:val="00A81004"/>
    <w:rsid w:val="00A81D89"/>
    <w:rsid w:val="00A82346"/>
    <w:rsid w:val="00A82448"/>
    <w:rsid w:val="00A825BF"/>
    <w:rsid w:val="00A82709"/>
    <w:rsid w:val="00A82E1C"/>
    <w:rsid w:val="00A845B8"/>
    <w:rsid w:val="00A84A45"/>
    <w:rsid w:val="00A85243"/>
    <w:rsid w:val="00A85BB3"/>
    <w:rsid w:val="00A85D75"/>
    <w:rsid w:val="00A8660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605E"/>
    <w:rsid w:val="00A96186"/>
    <w:rsid w:val="00A9671C"/>
    <w:rsid w:val="00A96F10"/>
    <w:rsid w:val="00A9769E"/>
    <w:rsid w:val="00A97749"/>
    <w:rsid w:val="00A978E7"/>
    <w:rsid w:val="00AA0D9D"/>
    <w:rsid w:val="00AA1553"/>
    <w:rsid w:val="00AA1755"/>
    <w:rsid w:val="00AA2876"/>
    <w:rsid w:val="00AA299D"/>
    <w:rsid w:val="00AA3330"/>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F3D"/>
    <w:rsid w:val="00AB504B"/>
    <w:rsid w:val="00AB5A5A"/>
    <w:rsid w:val="00AB5F35"/>
    <w:rsid w:val="00AB5FC5"/>
    <w:rsid w:val="00AB6640"/>
    <w:rsid w:val="00AB68E6"/>
    <w:rsid w:val="00AB71C6"/>
    <w:rsid w:val="00AB7EA2"/>
    <w:rsid w:val="00AC0234"/>
    <w:rsid w:val="00AC0D69"/>
    <w:rsid w:val="00AC12D4"/>
    <w:rsid w:val="00AC1314"/>
    <w:rsid w:val="00AC1359"/>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DA"/>
    <w:rsid w:val="00AD7EB7"/>
    <w:rsid w:val="00AE06A4"/>
    <w:rsid w:val="00AE095D"/>
    <w:rsid w:val="00AE1871"/>
    <w:rsid w:val="00AE1A7A"/>
    <w:rsid w:val="00AE26C0"/>
    <w:rsid w:val="00AE2D09"/>
    <w:rsid w:val="00AE32B8"/>
    <w:rsid w:val="00AE35AC"/>
    <w:rsid w:val="00AE3ACD"/>
    <w:rsid w:val="00AE3C8B"/>
    <w:rsid w:val="00AE40EB"/>
    <w:rsid w:val="00AE474D"/>
    <w:rsid w:val="00AE4A32"/>
    <w:rsid w:val="00AE50B1"/>
    <w:rsid w:val="00AE52D8"/>
    <w:rsid w:val="00AE5708"/>
    <w:rsid w:val="00AE5998"/>
    <w:rsid w:val="00AE5A3F"/>
    <w:rsid w:val="00AE6169"/>
    <w:rsid w:val="00AE67B2"/>
    <w:rsid w:val="00AE691F"/>
    <w:rsid w:val="00AE6A18"/>
    <w:rsid w:val="00AE6C5B"/>
    <w:rsid w:val="00AE6C65"/>
    <w:rsid w:val="00AE7394"/>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8E8"/>
    <w:rsid w:val="00B01941"/>
    <w:rsid w:val="00B01A89"/>
    <w:rsid w:val="00B01CA8"/>
    <w:rsid w:val="00B021EE"/>
    <w:rsid w:val="00B024E5"/>
    <w:rsid w:val="00B03008"/>
    <w:rsid w:val="00B033FA"/>
    <w:rsid w:val="00B0343F"/>
    <w:rsid w:val="00B0381B"/>
    <w:rsid w:val="00B046A0"/>
    <w:rsid w:val="00B047ED"/>
    <w:rsid w:val="00B04A75"/>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31E1"/>
    <w:rsid w:val="00B13682"/>
    <w:rsid w:val="00B13B79"/>
    <w:rsid w:val="00B149DA"/>
    <w:rsid w:val="00B1514F"/>
    <w:rsid w:val="00B15449"/>
    <w:rsid w:val="00B154C9"/>
    <w:rsid w:val="00B15627"/>
    <w:rsid w:val="00B15ADA"/>
    <w:rsid w:val="00B1607A"/>
    <w:rsid w:val="00B1608D"/>
    <w:rsid w:val="00B1608F"/>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487"/>
    <w:rsid w:val="00B379C4"/>
    <w:rsid w:val="00B37D3A"/>
    <w:rsid w:val="00B40295"/>
    <w:rsid w:val="00B40C67"/>
    <w:rsid w:val="00B4164D"/>
    <w:rsid w:val="00B41AD2"/>
    <w:rsid w:val="00B41B8B"/>
    <w:rsid w:val="00B422C3"/>
    <w:rsid w:val="00B42667"/>
    <w:rsid w:val="00B42FC8"/>
    <w:rsid w:val="00B4382A"/>
    <w:rsid w:val="00B438C4"/>
    <w:rsid w:val="00B4408A"/>
    <w:rsid w:val="00B444B8"/>
    <w:rsid w:val="00B4484B"/>
    <w:rsid w:val="00B450AE"/>
    <w:rsid w:val="00B450D2"/>
    <w:rsid w:val="00B4746E"/>
    <w:rsid w:val="00B47480"/>
    <w:rsid w:val="00B477E4"/>
    <w:rsid w:val="00B47D79"/>
    <w:rsid w:val="00B47F03"/>
    <w:rsid w:val="00B47FD1"/>
    <w:rsid w:val="00B50027"/>
    <w:rsid w:val="00B50ADC"/>
    <w:rsid w:val="00B5138B"/>
    <w:rsid w:val="00B516BB"/>
    <w:rsid w:val="00B51B0A"/>
    <w:rsid w:val="00B51F9D"/>
    <w:rsid w:val="00B5205D"/>
    <w:rsid w:val="00B520BF"/>
    <w:rsid w:val="00B523ED"/>
    <w:rsid w:val="00B52D96"/>
    <w:rsid w:val="00B53197"/>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DD2"/>
    <w:rsid w:val="00B61417"/>
    <w:rsid w:val="00B62091"/>
    <w:rsid w:val="00B623BD"/>
    <w:rsid w:val="00B62989"/>
    <w:rsid w:val="00B62D32"/>
    <w:rsid w:val="00B62E9A"/>
    <w:rsid w:val="00B6310C"/>
    <w:rsid w:val="00B633C3"/>
    <w:rsid w:val="00B6406E"/>
    <w:rsid w:val="00B6429A"/>
    <w:rsid w:val="00B642B6"/>
    <w:rsid w:val="00B649A3"/>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9FA"/>
    <w:rsid w:val="00B82DD7"/>
    <w:rsid w:val="00B83F9A"/>
    <w:rsid w:val="00B83FE4"/>
    <w:rsid w:val="00B84A9E"/>
    <w:rsid w:val="00B84B18"/>
    <w:rsid w:val="00B85C46"/>
    <w:rsid w:val="00B85F74"/>
    <w:rsid w:val="00B85FDA"/>
    <w:rsid w:val="00B86855"/>
    <w:rsid w:val="00B86A6B"/>
    <w:rsid w:val="00B86BE3"/>
    <w:rsid w:val="00B8722E"/>
    <w:rsid w:val="00B8739B"/>
    <w:rsid w:val="00B87F31"/>
    <w:rsid w:val="00B901CE"/>
    <w:rsid w:val="00B901F2"/>
    <w:rsid w:val="00B904AF"/>
    <w:rsid w:val="00B91065"/>
    <w:rsid w:val="00B912B1"/>
    <w:rsid w:val="00B919F2"/>
    <w:rsid w:val="00B9223C"/>
    <w:rsid w:val="00B92742"/>
    <w:rsid w:val="00B948C2"/>
    <w:rsid w:val="00B94A1D"/>
    <w:rsid w:val="00B94C9F"/>
    <w:rsid w:val="00B951D4"/>
    <w:rsid w:val="00B95711"/>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ABC"/>
    <w:rsid w:val="00BA2E64"/>
    <w:rsid w:val="00BA3230"/>
    <w:rsid w:val="00BA3763"/>
    <w:rsid w:val="00BA37B5"/>
    <w:rsid w:val="00BA3913"/>
    <w:rsid w:val="00BA4B67"/>
    <w:rsid w:val="00BA54C9"/>
    <w:rsid w:val="00BA5608"/>
    <w:rsid w:val="00BA57C9"/>
    <w:rsid w:val="00BA5D06"/>
    <w:rsid w:val="00BA601F"/>
    <w:rsid w:val="00BA64A9"/>
    <w:rsid w:val="00BA6B3D"/>
    <w:rsid w:val="00BA6C11"/>
    <w:rsid w:val="00BA74DA"/>
    <w:rsid w:val="00BA7FDD"/>
    <w:rsid w:val="00BB0470"/>
    <w:rsid w:val="00BB1031"/>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7783"/>
    <w:rsid w:val="00BD091C"/>
    <w:rsid w:val="00BD0927"/>
    <w:rsid w:val="00BD0E43"/>
    <w:rsid w:val="00BD0FCF"/>
    <w:rsid w:val="00BD1631"/>
    <w:rsid w:val="00BD1A91"/>
    <w:rsid w:val="00BD26C2"/>
    <w:rsid w:val="00BD2D3E"/>
    <w:rsid w:val="00BD304C"/>
    <w:rsid w:val="00BD31D3"/>
    <w:rsid w:val="00BD3FF4"/>
    <w:rsid w:val="00BD55FC"/>
    <w:rsid w:val="00BD5CAD"/>
    <w:rsid w:val="00BD6273"/>
    <w:rsid w:val="00BD67B1"/>
    <w:rsid w:val="00BD74F3"/>
    <w:rsid w:val="00BE1728"/>
    <w:rsid w:val="00BE17BB"/>
    <w:rsid w:val="00BE22FC"/>
    <w:rsid w:val="00BE2B76"/>
    <w:rsid w:val="00BE2E64"/>
    <w:rsid w:val="00BE3381"/>
    <w:rsid w:val="00BE3EC2"/>
    <w:rsid w:val="00BE4157"/>
    <w:rsid w:val="00BE45EB"/>
    <w:rsid w:val="00BE48EB"/>
    <w:rsid w:val="00BE4BD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630D"/>
    <w:rsid w:val="00BF67C1"/>
    <w:rsid w:val="00BF6A4B"/>
    <w:rsid w:val="00BF6A84"/>
    <w:rsid w:val="00BF6EB6"/>
    <w:rsid w:val="00BF705C"/>
    <w:rsid w:val="00BF7E91"/>
    <w:rsid w:val="00C00C8B"/>
    <w:rsid w:val="00C01E8E"/>
    <w:rsid w:val="00C0247A"/>
    <w:rsid w:val="00C02645"/>
    <w:rsid w:val="00C03051"/>
    <w:rsid w:val="00C03D2D"/>
    <w:rsid w:val="00C03DC0"/>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43E"/>
    <w:rsid w:val="00C45188"/>
    <w:rsid w:val="00C4535E"/>
    <w:rsid w:val="00C45DD4"/>
    <w:rsid w:val="00C467BB"/>
    <w:rsid w:val="00C46BDB"/>
    <w:rsid w:val="00C47BAC"/>
    <w:rsid w:val="00C47D2D"/>
    <w:rsid w:val="00C47F3D"/>
    <w:rsid w:val="00C47F51"/>
    <w:rsid w:val="00C50EAE"/>
    <w:rsid w:val="00C50FD7"/>
    <w:rsid w:val="00C51D27"/>
    <w:rsid w:val="00C51EFA"/>
    <w:rsid w:val="00C520BC"/>
    <w:rsid w:val="00C521A1"/>
    <w:rsid w:val="00C52972"/>
    <w:rsid w:val="00C52B70"/>
    <w:rsid w:val="00C532FE"/>
    <w:rsid w:val="00C534FC"/>
    <w:rsid w:val="00C5351C"/>
    <w:rsid w:val="00C5354B"/>
    <w:rsid w:val="00C54475"/>
    <w:rsid w:val="00C54554"/>
    <w:rsid w:val="00C54C10"/>
    <w:rsid w:val="00C54E61"/>
    <w:rsid w:val="00C551BF"/>
    <w:rsid w:val="00C556FB"/>
    <w:rsid w:val="00C56804"/>
    <w:rsid w:val="00C56928"/>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5C4C"/>
    <w:rsid w:val="00C65F6D"/>
    <w:rsid w:val="00C65FAE"/>
    <w:rsid w:val="00C66162"/>
    <w:rsid w:val="00C66163"/>
    <w:rsid w:val="00C66876"/>
    <w:rsid w:val="00C67098"/>
    <w:rsid w:val="00C673A6"/>
    <w:rsid w:val="00C67555"/>
    <w:rsid w:val="00C70487"/>
    <w:rsid w:val="00C7087A"/>
    <w:rsid w:val="00C708AD"/>
    <w:rsid w:val="00C709C5"/>
    <w:rsid w:val="00C709E8"/>
    <w:rsid w:val="00C70B2E"/>
    <w:rsid w:val="00C70E1B"/>
    <w:rsid w:val="00C712F3"/>
    <w:rsid w:val="00C7199A"/>
    <w:rsid w:val="00C725A5"/>
    <w:rsid w:val="00C72837"/>
    <w:rsid w:val="00C741E5"/>
    <w:rsid w:val="00C74A7B"/>
    <w:rsid w:val="00C74B21"/>
    <w:rsid w:val="00C750AD"/>
    <w:rsid w:val="00C768BB"/>
    <w:rsid w:val="00C7710F"/>
    <w:rsid w:val="00C773BD"/>
    <w:rsid w:val="00C77701"/>
    <w:rsid w:val="00C81452"/>
    <w:rsid w:val="00C821D8"/>
    <w:rsid w:val="00C8235D"/>
    <w:rsid w:val="00C8253A"/>
    <w:rsid w:val="00C83189"/>
    <w:rsid w:val="00C8330B"/>
    <w:rsid w:val="00C8368A"/>
    <w:rsid w:val="00C83A13"/>
    <w:rsid w:val="00C844E3"/>
    <w:rsid w:val="00C8454C"/>
    <w:rsid w:val="00C85572"/>
    <w:rsid w:val="00C859B9"/>
    <w:rsid w:val="00C870DE"/>
    <w:rsid w:val="00C87143"/>
    <w:rsid w:val="00C874BF"/>
    <w:rsid w:val="00C8796D"/>
    <w:rsid w:val="00C87D09"/>
    <w:rsid w:val="00C901CE"/>
    <w:rsid w:val="00C903F3"/>
    <w:rsid w:val="00C9045E"/>
    <w:rsid w:val="00C9062C"/>
    <w:rsid w:val="00C9068C"/>
    <w:rsid w:val="00C90F53"/>
    <w:rsid w:val="00C91051"/>
    <w:rsid w:val="00C9285D"/>
    <w:rsid w:val="00C92967"/>
    <w:rsid w:val="00C9299B"/>
    <w:rsid w:val="00C92C96"/>
    <w:rsid w:val="00C9327D"/>
    <w:rsid w:val="00C9366A"/>
    <w:rsid w:val="00C93831"/>
    <w:rsid w:val="00C93917"/>
    <w:rsid w:val="00C9499A"/>
    <w:rsid w:val="00C94B66"/>
    <w:rsid w:val="00C94C55"/>
    <w:rsid w:val="00C94F58"/>
    <w:rsid w:val="00C96B15"/>
    <w:rsid w:val="00C96B8C"/>
    <w:rsid w:val="00C96CAE"/>
    <w:rsid w:val="00C974F4"/>
    <w:rsid w:val="00C97780"/>
    <w:rsid w:val="00C97B36"/>
    <w:rsid w:val="00C97B90"/>
    <w:rsid w:val="00C97DD9"/>
    <w:rsid w:val="00CA08C8"/>
    <w:rsid w:val="00CA0C6F"/>
    <w:rsid w:val="00CA0D96"/>
    <w:rsid w:val="00CA1196"/>
    <w:rsid w:val="00CA12AE"/>
    <w:rsid w:val="00CA160C"/>
    <w:rsid w:val="00CA2A2E"/>
    <w:rsid w:val="00CA2A63"/>
    <w:rsid w:val="00CA2F77"/>
    <w:rsid w:val="00CA3CB5"/>
    <w:rsid w:val="00CA3CE7"/>
    <w:rsid w:val="00CA3D0C"/>
    <w:rsid w:val="00CA4BF0"/>
    <w:rsid w:val="00CA4CC4"/>
    <w:rsid w:val="00CA4D56"/>
    <w:rsid w:val="00CA4F75"/>
    <w:rsid w:val="00CA514B"/>
    <w:rsid w:val="00CA55A2"/>
    <w:rsid w:val="00CA5628"/>
    <w:rsid w:val="00CA5FBE"/>
    <w:rsid w:val="00CA6073"/>
    <w:rsid w:val="00CA654B"/>
    <w:rsid w:val="00CA77B9"/>
    <w:rsid w:val="00CA7A7B"/>
    <w:rsid w:val="00CA7FB5"/>
    <w:rsid w:val="00CB09D3"/>
    <w:rsid w:val="00CB0ACB"/>
    <w:rsid w:val="00CB1831"/>
    <w:rsid w:val="00CB192D"/>
    <w:rsid w:val="00CB20EE"/>
    <w:rsid w:val="00CB2B0B"/>
    <w:rsid w:val="00CB2BE5"/>
    <w:rsid w:val="00CB35F3"/>
    <w:rsid w:val="00CB46EE"/>
    <w:rsid w:val="00CB474B"/>
    <w:rsid w:val="00CB54BF"/>
    <w:rsid w:val="00CB5616"/>
    <w:rsid w:val="00CB5AE0"/>
    <w:rsid w:val="00CB5CEE"/>
    <w:rsid w:val="00CB6A1E"/>
    <w:rsid w:val="00CB77F1"/>
    <w:rsid w:val="00CB7E32"/>
    <w:rsid w:val="00CC05BA"/>
    <w:rsid w:val="00CC1F68"/>
    <w:rsid w:val="00CC20D7"/>
    <w:rsid w:val="00CC2B2F"/>
    <w:rsid w:val="00CC2F19"/>
    <w:rsid w:val="00CC365E"/>
    <w:rsid w:val="00CC50C8"/>
    <w:rsid w:val="00CC54EA"/>
    <w:rsid w:val="00CC59C6"/>
    <w:rsid w:val="00CC67AE"/>
    <w:rsid w:val="00CC69A7"/>
    <w:rsid w:val="00CC6BD1"/>
    <w:rsid w:val="00CC6F30"/>
    <w:rsid w:val="00CC7955"/>
    <w:rsid w:val="00CD00B8"/>
    <w:rsid w:val="00CD0243"/>
    <w:rsid w:val="00CD1B51"/>
    <w:rsid w:val="00CD1CFE"/>
    <w:rsid w:val="00CD23A8"/>
    <w:rsid w:val="00CD270F"/>
    <w:rsid w:val="00CD2EA0"/>
    <w:rsid w:val="00CD3E58"/>
    <w:rsid w:val="00CD3E86"/>
    <w:rsid w:val="00CD41B8"/>
    <w:rsid w:val="00CD4A61"/>
    <w:rsid w:val="00CD4A75"/>
    <w:rsid w:val="00CD4C7B"/>
    <w:rsid w:val="00CD5176"/>
    <w:rsid w:val="00CD5436"/>
    <w:rsid w:val="00CD5D58"/>
    <w:rsid w:val="00CD5E99"/>
    <w:rsid w:val="00CD6435"/>
    <w:rsid w:val="00CD6842"/>
    <w:rsid w:val="00CD78D2"/>
    <w:rsid w:val="00CE0288"/>
    <w:rsid w:val="00CE054B"/>
    <w:rsid w:val="00CE0A16"/>
    <w:rsid w:val="00CE0BBA"/>
    <w:rsid w:val="00CE0C16"/>
    <w:rsid w:val="00CE1095"/>
    <w:rsid w:val="00CE1394"/>
    <w:rsid w:val="00CE1A7D"/>
    <w:rsid w:val="00CE27D3"/>
    <w:rsid w:val="00CE3213"/>
    <w:rsid w:val="00CE3B81"/>
    <w:rsid w:val="00CE3BD1"/>
    <w:rsid w:val="00CE3D00"/>
    <w:rsid w:val="00CE3E5A"/>
    <w:rsid w:val="00CE475C"/>
    <w:rsid w:val="00CE476C"/>
    <w:rsid w:val="00CE5A3E"/>
    <w:rsid w:val="00CE5AB8"/>
    <w:rsid w:val="00CE6BF3"/>
    <w:rsid w:val="00CE7127"/>
    <w:rsid w:val="00CE7822"/>
    <w:rsid w:val="00CE7CBD"/>
    <w:rsid w:val="00CF07F5"/>
    <w:rsid w:val="00CF0F49"/>
    <w:rsid w:val="00CF120C"/>
    <w:rsid w:val="00CF15DD"/>
    <w:rsid w:val="00CF25AE"/>
    <w:rsid w:val="00CF2C4F"/>
    <w:rsid w:val="00CF2C9F"/>
    <w:rsid w:val="00CF2F60"/>
    <w:rsid w:val="00CF2FD0"/>
    <w:rsid w:val="00CF3059"/>
    <w:rsid w:val="00CF3C2E"/>
    <w:rsid w:val="00CF3E63"/>
    <w:rsid w:val="00CF4860"/>
    <w:rsid w:val="00CF5B54"/>
    <w:rsid w:val="00CF5B76"/>
    <w:rsid w:val="00CF77AE"/>
    <w:rsid w:val="00CF79B4"/>
    <w:rsid w:val="00D00174"/>
    <w:rsid w:val="00D00217"/>
    <w:rsid w:val="00D0039B"/>
    <w:rsid w:val="00D00C0E"/>
    <w:rsid w:val="00D00E4C"/>
    <w:rsid w:val="00D01329"/>
    <w:rsid w:val="00D015EF"/>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7251"/>
    <w:rsid w:val="00D074A7"/>
    <w:rsid w:val="00D07A30"/>
    <w:rsid w:val="00D103FC"/>
    <w:rsid w:val="00D10581"/>
    <w:rsid w:val="00D10E72"/>
    <w:rsid w:val="00D11700"/>
    <w:rsid w:val="00D11DF3"/>
    <w:rsid w:val="00D120B0"/>
    <w:rsid w:val="00D12C8F"/>
    <w:rsid w:val="00D12DDF"/>
    <w:rsid w:val="00D12ECF"/>
    <w:rsid w:val="00D1335D"/>
    <w:rsid w:val="00D133BA"/>
    <w:rsid w:val="00D138B4"/>
    <w:rsid w:val="00D13E75"/>
    <w:rsid w:val="00D14063"/>
    <w:rsid w:val="00D145B1"/>
    <w:rsid w:val="00D145ED"/>
    <w:rsid w:val="00D15D17"/>
    <w:rsid w:val="00D16129"/>
    <w:rsid w:val="00D16A69"/>
    <w:rsid w:val="00D16D3E"/>
    <w:rsid w:val="00D16E75"/>
    <w:rsid w:val="00D16FC8"/>
    <w:rsid w:val="00D1739A"/>
    <w:rsid w:val="00D1745E"/>
    <w:rsid w:val="00D177F8"/>
    <w:rsid w:val="00D20104"/>
    <w:rsid w:val="00D20B74"/>
    <w:rsid w:val="00D20E7D"/>
    <w:rsid w:val="00D212B7"/>
    <w:rsid w:val="00D22628"/>
    <w:rsid w:val="00D22BA7"/>
    <w:rsid w:val="00D22E47"/>
    <w:rsid w:val="00D23786"/>
    <w:rsid w:val="00D239FF"/>
    <w:rsid w:val="00D23A35"/>
    <w:rsid w:val="00D23AE6"/>
    <w:rsid w:val="00D23C59"/>
    <w:rsid w:val="00D23E60"/>
    <w:rsid w:val="00D25AB5"/>
    <w:rsid w:val="00D25F15"/>
    <w:rsid w:val="00D2673E"/>
    <w:rsid w:val="00D26AA2"/>
    <w:rsid w:val="00D26AE9"/>
    <w:rsid w:val="00D272E6"/>
    <w:rsid w:val="00D276C9"/>
    <w:rsid w:val="00D27780"/>
    <w:rsid w:val="00D27887"/>
    <w:rsid w:val="00D27E3D"/>
    <w:rsid w:val="00D30301"/>
    <w:rsid w:val="00D3057D"/>
    <w:rsid w:val="00D30A67"/>
    <w:rsid w:val="00D30C7D"/>
    <w:rsid w:val="00D30C7E"/>
    <w:rsid w:val="00D310DF"/>
    <w:rsid w:val="00D3258F"/>
    <w:rsid w:val="00D33118"/>
    <w:rsid w:val="00D33A18"/>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3109"/>
    <w:rsid w:val="00D43FBF"/>
    <w:rsid w:val="00D44163"/>
    <w:rsid w:val="00D44328"/>
    <w:rsid w:val="00D44C25"/>
    <w:rsid w:val="00D450E9"/>
    <w:rsid w:val="00D45A7D"/>
    <w:rsid w:val="00D45EC0"/>
    <w:rsid w:val="00D46200"/>
    <w:rsid w:val="00D46C79"/>
    <w:rsid w:val="00D46E64"/>
    <w:rsid w:val="00D47464"/>
    <w:rsid w:val="00D47740"/>
    <w:rsid w:val="00D50476"/>
    <w:rsid w:val="00D509AD"/>
    <w:rsid w:val="00D50A56"/>
    <w:rsid w:val="00D50FAB"/>
    <w:rsid w:val="00D51054"/>
    <w:rsid w:val="00D511FB"/>
    <w:rsid w:val="00D52212"/>
    <w:rsid w:val="00D536D1"/>
    <w:rsid w:val="00D53F4D"/>
    <w:rsid w:val="00D548D7"/>
    <w:rsid w:val="00D54EF9"/>
    <w:rsid w:val="00D55496"/>
    <w:rsid w:val="00D5555E"/>
    <w:rsid w:val="00D555A7"/>
    <w:rsid w:val="00D5621D"/>
    <w:rsid w:val="00D56D4F"/>
    <w:rsid w:val="00D572C1"/>
    <w:rsid w:val="00D57716"/>
    <w:rsid w:val="00D57B51"/>
    <w:rsid w:val="00D60027"/>
    <w:rsid w:val="00D604C0"/>
    <w:rsid w:val="00D6117F"/>
    <w:rsid w:val="00D61338"/>
    <w:rsid w:val="00D61339"/>
    <w:rsid w:val="00D61B4D"/>
    <w:rsid w:val="00D62E82"/>
    <w:rsid w:val="00D62F93"/>
    <w:rsid w:val="00D63BB4"/>
    <w:rsid w:val="00D64033"/>
    <w:rsid w:val="00D641A2"/>
    <w:rsid w:val="00D641AE"/>
    <w:rsid w:val="00D646DB"/>
    <w:rsid w:val="00D64B2D"/>
    <w:rsid w:val="00D65F4C"/>
    <w:rsid w:val="00D669E9"/>
    <w:rsid w:val="00D66F34"/>
    <w:rsid w:val="00D679C7"/>
    <w:rsid w:val="00D67CE5"/>
    <w:rsid w:val="00D7053B"/>
    <w:rsid w:val="00D705D5"/>
    <w:rsid w:val="00D71377"/>
    <w:rsid w:val="00D71444"/>
    <w:rsid w:val="00D722CD"/>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4F19"/>
    <w:rsid w:val="00D85C64"/>
    <w:rsid w:val="00D86932"/>
    <w:rsid w:val="00D8694E"/>
    <w:rsid w:val="00D86C62"/>
    <w:rsid w:val="00D870B2"/>
    <w:rsid w:val="00D87A08"/>
    <w:rsid w:val="00D87E00"/>
    <w:rsid w:val="00D87F5A"/>
    <w:rsid w:val="00D90351"/>
    <w:rsid w:val="00D90718"/>
    <w:rsid w:val="00D90F3D"/>
    <w:rsid w:val="00D911B2"/>
    <w:rsid w:val="00D9134D"/>
    <w:rsid w:val="00D915DA"/>
    <w:rsid w:val="00D91A9B"/>
    <w:rsid w:val="00D91BCA"/>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094E"/>
    <w:rsid w:val="00DA1584"/>
    <w:rsid w:val="00DA192E"/>
    <w:rsid w:val="00DA1E58"/>
    <w:rsid w:val="00DA1EBA"/>
    <w:rsid w:val="00DA2930"/>
    <w:rsid w:val="00DA2BED"/>
    <w:rsid w:val="00DA343D"/>
    <w:rsid w:val="00DA4533"/>
    <w:rsid w:val="00DA5135"/>
    <w:rsid w:val="00DA5616"/>
    <w:rsid w:val="00DA5C4E"/>
    <w:rsid w:val="00DA5CBB"/>
    <w:rsid w:val="00DA5CFC"/>
    <w:rsid w:val="00DA5EC7"/>
    <w:rsid w:val="00DA5F98"/>
    <w:rsid w:val="00DA6227"/>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FEB"/>
    <w:rsid w:val="00DC41E9"/>
    <w:rsid w:val="00DC451D"/>
    <w:rsid w:val="00DC4DA2"/>
    <w:rsid w:val="00DC50B4"/>
    <w:rsid w:val="00DC5A84"/>
    <w:rsid w:val="00DC5F5E"/>
    <w:rsid w:val="00DC5F65"/>
    <w:rsid w:val="00DC6062"/>
    <w:rsid w:val="00DC731A"/>
    <w:rsid w:val="00DC7854"/>
    <w:rsid w:val="00DC7859"/>
    <w:rsid w:val="00DC78A1"/>
    <w:rsid w:val="00DD06F0"/>
    <w:rsid w:val="00DD102D"/>
    <w:rsid w:val="00DD28C0"/>
    <w:rsid w:val="00DD2D30"/>
    <w:rsid w:val="00DD43BA"/>
    <w:rsid w:val="00DD4C64"/>
    <w:rsid w:val="00DD50E2"/>
    <w:rsid w:val="00DD5312"/>
    <w:rsid w:val="00DD70DE"/>
    <w:rsid w:val="00DD70FA"/>
    <w:rsid w:val="00DD722F"/>
    <w:rsid w:val="00DD771D"/>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BB9"/>
    <w:rsid w:val="00DF2B7B"/>
    <w:rsid w:val="00DF4A7C"/>
    <w:rsid w:val="00DF4D3E"/>
    <w:rsid w:val="00DF5B0C"/>
    <w:rsid w:val="00DF62E6"/>
    <w:rsid w:val="00DF761B"/>
    <w:rsid w:val="00DF76FE"/>
    <w:rsid w:val="00DF7733"/>
    <w:rsid w:val="00DF796C"/>
    <w:rsid w:val="00DF7AD8"/>
    <w:rsid w:val="00E00223"/>
    <w:rsid w:val="00E006E8"/>
    <w:rsid w:val="00E0098E"/>
    <w:rsid w:val="00E020D9"/>
    <w:rsid w:val="00E02297"/>
    <w:rsid w:val="00E02F6A"/>
    <w:rsid w:val="00E03198"/>
    <w:rsid w:val="00E0330F"/>
    <w:rsid w:val="00E035DC"/>
    <w:rsid w:val="00E03A46"/>
    <w:rsid w:val="00E03C19"/>
    <w:rsid w:val="00E03F18"/>
    <w:rsid w:val="00E0415B"/>
    <w:rsid w:val="00E044B2"/>
    <w:rsid w:val="00E058CC"/>
    <w:rsid w:val="00E06135"/>
    <w:rsid w:val="00E062E3"/>
    <w:rsid w:val="00E074C7"/>
    <w:rsid w:val="00E077B2"/>
    <w:rsid w:val="00E07960"/>
    <w:rsid w:val="00E10477"/>
    <w:rsid w:val="00E1061A"/>
    <w:rsid w:val="00E10D62"/>
    <w:rsid w:val="00E113C0"/>
    <w:rsid w:val="00E12190"/>
    <w:rsid w:val="00E12C52"/>
    <w:rsid w:val="00E13974"/>
    <w:rsid w:val="00E14268"/>
    <w:rsid w:val="00E14D0A"/>
    <w:rsid w:val="00E14E0F"/>
    <w:rsid w:val="00E179EB"/>
    <w:rsid w:val="00E17BC2"/>
    <w:rsid w:val="00E2016B"/>
    <w:rsid w:val="00E20D6B"/>
    <w:rsid w:val="00E2145E"/>
    <w:rsid w:val="00E21F36"/>
    <w:rsid w:val="00E22C13"/>
    <w:rsid w:val="00E22E0C"/>
    <w:rsid w:val="00E23537"/>
    <w:rsid w:val="00E23973"/>
    <w:rsid w:val="00E23EAD"/>
    <w:rsid w:val="00E24530"/>
    <w:rsid w:val="00E250F4"/>
    <w:rsid w:val="00E251B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5687"/>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A9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39D7"/>
    <w:rsid w:val="00E539FD"/>
    <w:rsid w:val="00E541DF"/>
    <w:rsid w:val="00E54361"/>
    <w:rsid w:val="00E54456"/>
    <w:rsid w:val="00E546AB"/>
    <w:rsid w:val="00E54929"/>
    <w:rsid w:val="00E558EA"/>
    <w:rsid w:val="00E55DCB"/>
    <w:rsid w:val="00E561E6"/>
    <w:rsid w:val="00E56C91"/>
    <w:rsid w:val="00E56EEF"/>
    <w:rsid w:val="00E575B8"/>
    <w:rsid w:val="00E5765F"/>
    <w:rsid w:val="00E57795"/>
    <w:rsid w:val="00E6006E"/>
    <w:rsid w:val="00E60C6C"/>
    <w:rsid w:val="00E60CAF"/>
    <w:rsid w:val="00E60E17"/>
    <w:rsid w:val="00E61B39"/>
    <w:rsid w:val="00E61F51"/>
    <w:rsid w:val="00E62835"/>
    <w:rsid w:val="00E62972"/>
    <w:rsid w:val="00E634D2"/>
    <w:rsid w:val="00E63985"/>
    <w:rsid w:val="00E64044"/>
    <w:rsid w:val="00E64523"/>
    <w:rsid w:val="00E646EC"/>
    <w:rsid w:val="00E6528D"/>
    <w:rsid w:val="00E65882"/>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95C"/>
    <w:rsid w:val="00E82447"/>
    <w:rsid w:val="00E82625"/>
    <w:rsid w:val="00E82FDA"/>
    <w:rsid w:val="00E83697"/>
    <w:rsid w:val="00E83810"/>
    <w:rsid w:val="00E83E4C"/>
    <w:rsid w:val="00E84073"/>
    <w:rsid w:val="00E84230"/>
    <w:rsid w:val="00E84686"/>
    <w:rsid w:val="00E85353"/>
    <w:rsid w:val="00E8544F"/>
    <w:rsid w:val="00E8546B"/>
    <w:rsid w:val="00E854D4"/>
    <w:rsid w:val="00E855F7"/>
    <w:rsid w:val="00E858CD"/>
    <w:rsid w:val="00E8658B"/>
    <w:rsid w:val="00E86D9B"/>
    <w:rsid w:val="00E870A0"/>
    <w:rsid w:val="00E87213"/>
    <w:rsid w:val="00E91487"/>
    <w:rsid w:val="00E9163E"/>
    <w:rsid w:val="00E91DDC"/>
    <w:rsid w:val="00E925C9"/>
    <w:rsid w:val="00E92B2F"/>
    <w:rsid w:val="00E92B5B"/>
    <w:rsid w:val="00E93169"/>
    <w:rsid w:val="00E938B9"/>
    <w:rsid w:val="00E9444B"/>
    <w:rsid w:val="00E9482B"/>
    <w:rsid w:val="00E94C2C"/>
    <w:rsid w:val="00E94C85"/>
    <w:rsid w:val="00E9518B"/>
    <w:rsid w:val="00E963F2"/>
    <w:rsid w:val="00E96E72"/>
    <w:rsid w:val="00E96FF8"/>
    <w:rsid w:val="00E970D7"/>
    <w:rsid w:val="00E9769F"/>
    <w:rsid w:val="00E977C5"/>
    <w:rsid w:val="00EA00A8"/>
    <w:rsid w:val="00EA061B"/>
    <w:rsid w:val="00EA0892"/>
    <w:rsid w:val="00EA0AAF"/>
    <w:rsid w:val="00EA17FF"/>
    <w:rsid w:val="00EA1C81"/>
    <w:rsid w:val="00EA1DC3"/>
    <w:rsid w:val="00EA1ED6"/>
    <w:rsid w:val="00EA20C7"/>
    <w:rsid w:val="00EA334E"/>
    <w:rsid w:val="00EA387F"/>
    <w:rsid w:val="00EA4768"/>
    <w:rsid w:val="00EA4D32"/>
    <w:rsid w:val="00EA4EA2"/>
    <w:rsid w:val="00EA52BB"/>
    <w:rsid w:val="00EA5D1E"/>
    <w:rsid w:val="00EA5DDA"/>
    <w:rsid w:val="00EA6CB4"/>
    <w:rsid w:val="00EA77EE"/>
    <w:rsid w:val="00EA7E54"/>
    <w:rsid w:val="00EB0925"/>
    <w:rsid w:val="00EB1075"/>
    <w:rsid w:val="00EB1483"/>
    <w:rsid w:val="00EB1C1B"/>
    <w:rsid w:val="00EB1F86"/>
    <w:rsid w:val="00EB20C0"/>
    <w:rsid w:val="00EB2AF5"/>
    <w:rsid w:val="00EB3098"/>
    <w:rsid w:val="00EB3626"/>
    <w:rsid w:val="00EB3D75"/>
    <w:rsid w:val="00EB3E8D"/>
    <w:rsid w:val="00EB454E"/>
    <w:rsid w:val="00EB4566"/>
    <w:rsid w:val="00EB493B"/>
    <w:rsid w:val="00EB4E5D"/>
    <w:rsid w:val="00EB4F79"/>
    <w:rsid w:val="00EB564C"/>
    <w:rsid w:val="00EB5AFA"/>
    <w:rsid w:val="00EB62B7"/>
    <w:rsid w:val="00EB6489"/>
    <w:rsid w:val="00EB6772"/>
    <w:rsid w:val="00EB7699"/>
    <w:rsid w:val="00EC08A9"/>
    <w:rsid w:val="00EC0A52"/>
    <w:rsid w:val="00EC1EA3"/>
    <w:rsid w:val="00EC2608"/>
    <w:rsid w:val="00EC266C"/>
    <w:rsid w:val="00EC3728"/>
    <w:rsid w:val="00EC3764"/>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4120"/>
    <w:rsid w:val="00EE426A"/>
    <w:rsid w:val="00EE44AD"/>
    <w:rsid w:val="00EE4EA4"/>
    <w:rsid w:val="00EE5483"/>
    <w:rsid w:val="00EE6AD2"/>
    <w:rsid w:val="00EE6D0D"/>
    <w:rsid w:val="00EE6D6E"/>
    <w:rsid w:val="00EE78CE"/>
    <w:rsid w:val="00EE7D61"/>
    <w:rsid w:val="00EF0237"/>
    <w:rsid w:val="00EF02A4"/>
    <w:rsid w:val="00EF15BA"/>
    <w:rsid w:val="00EF1E0A"/>
    <w:rsid w:val="00EF2617"/>
    <w:rsid w:val="00EF267F"/>
    <w:rsid w:val="00EF2758"/>
    <w:rsid w:val="00EF2EEF"/>
    <w:rsid w:val="00EF2F1F"/>
    <w:rsid w:val="00EF40DF"/>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80"/>
    <w:rsid w:val="00F06F0B"/>
    <w:rsid w:val="00F07388"/>
    <w:rsid w:val="00F07834"/>
    <w:rsid w:val="00F0796F"/>
    <w:rsid w:val="00F07FD6"/>
    <w:rsid w:val="00F1009E"/>
    <w:rsid w:val="00F1031F"/>
    <w:rsid w:val="00F113CC"/>
    <w:rsid w:val="00F11953"/>
    <w:rsid w:val="00F11D6B"/>
    <w:rsid w:val="00F11DF0"/>
    <w:rsid w:val="00F1208F"/>
    <w:rsid w:val="00F12B8B"/>
    <w:rsid w:val="00F12D4C"/>
    <w:rsid w:val="00F13E8C"/>
    <w:rsid w:val="00F14893"/>
    <w:rsid w:val="00F148E6"/>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88F"/>
    <w:rsid w:val="00F22C94"/>
    <w:rsid w:val="00F22D6A"/>
    <w:rsid w:val="00F24379"/>
    <w:rsid w:val="00F24EC7"/>
    <w:rsid w:val="00F25290"/>
    <w:rsid w:val="00F254CC"/>
    <w:rsid w:val="00F2595D"/>
    <w:rsid w:val="00F25B2B"/>
    <w:rsid w:val="00F26047"/>
    <w:rsid w:val="00F26817"/>
    <w:rsid w:val="00F2754C"/>
    <w:rsid w:val="00F2783F"/>
    <w:rsid w:val="00F279CE"/>
    <w:rsid w:val="00F27D44"/>
    <w:rsid w:val="00F307D5"/>
    <w:rsid w:val="00F31951"/>
    <w:rsid w:val="00F31BC7"/>
    <w:rsid w:val="00F31CC8"/>
    <w:rsid w:val="00F32043"/>
    <w:rsid w:val="00F32173"/>
    <w:rsid w:val="00F3250E"/>
    <w:rsid w:val="00F3264A"/>
    <w:rsid w:val="00F326D6"/>
    <w:rsid w:val="00F32EE5"/>
    <w:rsid w:val="00F33FC9"/>
    <w:rsid w:val="00F34D44"/>
    <w:rsid w:val="00F34D65"/>
    <w:rsid w:val="00F354DC"/>
    <w:rsid w:val="00F35E34"/>
    <w:rsid w:val="00F3663B"/>
    <w:rsid w:val="00F36CD3"/>
    <w:rsid w:val="00F36F29"/>
    <w:rsid w:val="00F36F2F"/>
    <w:rsid w:val="00F37743"/>
    <w:rsid w:val="00F37E7D"/>
    <w:rsid w:val="00F40310"/>
    <w:rsid w:val="00F41ED1"/>
    <w:rsid w:val="00F42B86"/>
    <w:rsid w:val="00F430F6"/>
    <w:rsid w:val="00F43636"/>
    <w:rsid w:val="00F43EAA"/>
    <w:rsid w:val="00F44FCE"/>
    <w:rsid w:val="00F45294"/>
    <w:rsid w:val="00F46259"/>
    <w:rsid w:val="00F46576"/>
    <w:rsid w:val="00F47078"/>
    <w:rsid w:val="00F4731F"/>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673"/>
    <w:rsid w:val="00F66E5B"/>
    <w:rsid w:val="00F6758A"/>
    <w:rsid w:val="00F67AF6"/>
    <w:rsid w:val="00F67FC0"/>
    <w:rsid w:val="00F705E6"/>
    <w:rsid w:val="00F709F5"/>
    <w:rsid w:val="00F70D9C"/>
    <w:rsid w:val="00F7150E"/>
    <w:rsid w:val="00F71B89"/>
    <w:rsid w:val="00F72922"/>
    <w:rsid w:val="00F7353C"/>
    <w:rsid w:val="00F73638"/>
    <w:rsid w:val="00F7374F"/>
    <w:rsid w:val="00F73779"/>
    <w:rsid w:val="00F74FB5"/>
    <w:rsid w:val="00F75201"/>
    <w:rsid w:val="00F753D8"/>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3135"/>
    <w:rsid w:val="00F83D67"/>
    <w:rsid w:val="00F83E59"/>
    <w:rsid w:val="00F84092"/>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1374"/>
    <w:rsid w:val="00F92197"/>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ACE"/>
    <w:rsid w:val="00FB1C84"/>
    <w:rsid w:val="00FB1DB1"/>
    <w:rsid w:val="00FB1FDF"/>
    <w:rsid w:val="00FB23F4"/>
    <w:rsid w:val="00FB3649"/>
    <w:rsid w:val="00FB3AE7"/>
    <w:rsid w:val="00FB3FAE"/>
    <w:rsid w:val="00FB428A"/>
    <w:rsid w:val="00FB44C6"/>
    <w:rsid w:val="00FB4507"/>
    <w:rsid w:val="00FB46CA"/>
    <w:rsid w:val="00FB5C29"/>
    <w:rsid w:val="00FB5D30"/>
    <w:rsid w:val="00FB5DC7"/>
    <w:rsid w:val="00FB61EB"/>
    <w:rsid w:val="00FB69F2"/>
    <w:rsid w:val="00FB72DD"/>
    <w:rsid w:val="00FB76A8"/>
    <w:rsid w:val="00FC07D2"/>
    <w:rsid w:val="00FC0B77"/>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E5"/>
    <w:rsid w:val="00FD1A67"/>
    <w:rsid w:val="00FD1B9D"/>
    <w:rsid w:val="00FD1F4A"/>
    <w:rsid w:val="00FD1FA7"/>
    <w:rsid w:val="00FD23FD"/>
    <w:rsid w:val="00FD2845"/>
    <w:rsid w:val="00FD2CBF"/>
    <w:rsid w:val="00FD30AB"/>
    <w:rsid w:val="00FD3E22"/>
    <w:rsid w:val="00FD44FF"/>
    <w:rsid w:val="00FD4A60"/>
    <w:rsid w:val="00FD4EDD"/>
    <w:rsid w:val="00FD55F1"/>
    <w:rsid w:val="00FD680B"/>
    <w:rsid w:val="00FD70C5"/>
    <w:rsid w:val="00FD7FDF"/>
    <w:rsid w:val="00FE0CE7"/>
    <w:rsid w:val="00FE0D6B"/>
    <w:rsid w:val="00FE0DB2"/>
    <w:rsid w:val="00FE10EA"/>
    <w:rsid w:val="00FE1F4E"/>
    <w:rsid w:val="00FE2463"/>
    <w:rsid w:val="00FE28E5"/>
    <w:rsid w:val="00FE3441"/>
    <w:rsid w:val="00FE55FB"/>
    <w:rsid w:val="00FE5909"/>
    <w:rsid w:val="00FE6025"/>
    <w:rsid w:val="00FE646F"/>
    <w:rsid w:val="00FE647C"/>
    <w:rsid w:val="00FE68DC"/>
    <w:rsid w:val="00FE6DC8"/>
    <w:rsid w:val="00FE77A7"/>
    <w:rsid w:val="00FE7F9A"/>
    <w:rsid w:val="00FF0142"/>
    <w:rsid w:val="00FF03B8"/>
    <w:rsid w:val="00FF05DE"/>
    <w:rsid w:val="00FF0BC3"/>
    <w:rsid w:val="00FF0F4F"/>
    <w:rsid w:val="00FF10DD"/>
    <w:rsid w:val="00FF122E"/>
    <w:rsid w:val="00FF1498"/>
    <w:rsid w:val="00FF3055"/>
    <w:rsid w:val="00FF3826"/>
    <w:rsid w:val="00FF3C83"/>
    <w:rsid w:val="00FF3FEE"/>
    <w:rsid w:val="00FF466F"/>
    <w:rsid w:val="00FF4683"/>
    <w:rsid w:val="00FF4750"/>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AB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16</Pages>
  <Words>5461</Words>
  <Characters>31134</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36522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2024-10-03T23:04:00Z</dcterms:created>
  <dcterms:modified xsi:type="dcterms:W3CDTF">2024-10-03T23:04:00Z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